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C54832" w14:textId="406F7656" w:rsidR="004E2C92" w:rsidRDefault="004E2C92" w:rsidP="000977A5">
      <w:bookmarkStart w:id="0" w:name="_Hlk22914017"/>
    </w:p>
    <w:p w14:paraId="15A51B54" w14:textId="0C25F612" w:rsidR="005C2248" w:rsidRDefault="00FA0BDC" w:rsidP="000977A5">
      <w:r>
        <w:rPr>
          <w:noProof/>
        </w:rPr>
        <w:drawing>
          <wp:inline distT="0" distB="0" distL="0" distR="0" wp14:anchorId="02030303" wp14:editId="48973AA5">
            <wp:extent cx="5931535" cy="132270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1535" cy="1322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88CB5" w14:textId="33246EC4" w:rsidR="007932C0" w:rsidRDefault="007932C0" w:rsidP="000977A5"/>
    <w:p w14:paraId="17BA1977" w14:textId="77777777" w:rsidR="004E2C92" w:rsidRDefault="004E2C92" w:rsidP="000977A5"/>
    <w:p w14:paraId="574A6F0A" w14:textId="5D92AC65" w:rsidR="00FA0BDC" w:rsidRDefault="00FA0BDC" w:rsidP="000977A5"/>
    <w:p w14:paraId="5EEC8FC2" w14:textId="77777777" w:rsidR="00FA0BDC" w:rsidRPr="00480B60" w:rsidRDefault="00FA0BDC" w:rsidP="000977A5"/>
    <w:p w14:paraId="7A1629FF" w14:textId="4F44A4CB" w:rsidR="00D84C5B" w:rsidRDefault="001F1963" w:rsidP="000977A5">
      <w:pPr>
        <w:pStyle w:val="Nzevdokumentu"/>
      </w:pPr>
      <w:r>
        <w:fldChar w:fldCharType="begin"/>
      </w:r>
      <w:r>
        <w:instrText xml:space="preserve"> </w:instrText>
      </w:r>
      <w:r w:rsidR="00474C34">
        <w:instrText xml:space="preserve">Title </w:instrText>
      </w:r>
      <w:r>
        <w:instrText xml:space="preserve">\* MERGEFORMAT </w:instrText>
      </w:r>
      <w:r>
        <w:fldChar w:fldCharType="separate"/>
      </w:r>
      <w:r w:rsidR="00C66B4D">
        <w:t>Současný dotační portál</w:t>
      </w:r>
      <w:r>
        <w:fldChar w:fldCharType="end"/>
      </w:r>
    </w:p>
    <w:p w14:paraId="29B73D2D" w14:textId="702533F4" w:rsidR="00FF687E" w:rsidRDefault="00FF687E" w:rsidP="000977A5">
      <w:pPr>
        <w:rPr>
          <w:lang w:bidi="cs-CZ"/>
        </w:rPr>
      </w:pPr>
    </w:p>
    <w:p w14:paraId="5E46F8F9" w14:textId="596FAFEA" w:rsidR="004E2C92" w:rsidRDefault="004E2C92" w:rsidP="000977A5">
      <w:pPr>
        <w:rPr>
          <w:lang w:bidi="cs-CZ"/>
        </w:rPr>
      </w:pPr>
    </w:p>
    <w:p w14:paraId="2CBC7B00" w14:textId="55C7846B" w:rsidR="004E2C92" w:rsidRDefault="004E2C92" w:rsidP="000977A5">
      <w:pPr>
        <w:rPr>
          <w:lang w:bidi="cs-CZ"/>
        </w:rPr>
      </w:pPr>
    </w:p>
    <w:p w14:paraId="622FD968" w14:textId="77777777" w:rsidR="004E2C92" w:rsidRDefault="004E2C92" w:rsidP="000977A5">
      <w:pPr>
        <w:rPr>
          <w:lang w:bidi="cs-CZ"/>
        </w:rPr>
      </w:pPr>
    </w:p>
    <w:p w14:paraId="61193262" w14:textId="4FE50B13" w:rsidR="004E2C92" w:rsidRDefault="004E2C92" w:rsidP="000977A5">
      <w:pPr>
        <w:rPr>
          <w:lang w:bidi="cs-CZ"/>
        </w:rPr>
      </w:pPr>
    </w:p>
    <w:p w14:paraId="20E6A861" w14:textId="77777777" w:rsidR="004E2C92" w:rsidRDefault="004E2C92" w:rsidP="000977A5">
      <w:pPr>
        <w:rPr>
          <w:lang w:bidi="cs-CZ"/>
        </w:rPr>
      </w:pPr>
    </w:p>
    <w:p w14:paraId="1137D1C4" w14:textId="56B7848F" w:rsidR="00FA0BDC" w:rsidRPr="004E2C92" w:rsidRDefault="004E2C92" w:rsidP="004E2C92">
      <w:pPr>
        <w:pStyle w:val="Podnzevdokumentu"/>
      </w:pPr>
      <w:r>
        <w:t xml:space="preserve">příloha </w:t>
      </w:r>
      <w:r w:rsidR="00CA2762">
        <w:t>A technické specifikace</w:t>
      </w:r>
      <w:r w:rsidR="001F1A42">
        <w:t xml:space="preserve"> zadávací dokumentace </w:t>
      </w:r>
      <w:r>
        <w:t>veřejné zakázky</w:t>
      </w:r>
      <w:r w:rsidR="001F1A42">
        <w:t xml:space="preserve"> </w:t>
      </w:r>
      <w:r w:rsidR="000977A5" w:rsidRPr="004E2C92">
        <w:t>č.</w:t>
      </w:r>
      <w:r w:rsidR="001F1A42">
        <w:t> </w:t>
      </w:r>
      <w:r w:rsidR="000977A5" w:rsidRPr="004E2C92">
        <w:rPr>
          <w:highlight w:val="yellow"/>
        </w:rPr>
        <w:fldChar w:fldCharType="begin"/>
      </w:r>
      <w:r w:rsidR="000977A5" w:rsidRPr="004E2C92">
        <w:rPr>
          <w:highlight w:val="yellow"/>
        </w:rPr>
        <w:instrText xml:space="preserve"> macrobutton nobutton [DOPLNIT PŘED VYDÁNÍM]</w:instrText>
      </w:r>
      <w:r w:rsidR="000977A5" w:rsidRPr="004E2C92">
        <w:rPr>
          <w:highlight w:val="yellow"/>
        </w:rPr>
        <w:fldChar w:fldCharType="end"/>
      </w:r>
    </w:p>
    <w:p w14:paraId="5FA63A1E" w14:textId="1EAEC92C" w:rsidR="00FA0BDC" w:rsidRDefault="00FA0BDC" w:rsidP="000977A5">
      <w:pPr>
        <w:rPr>
          <w:lang w:bidi="cs-CZ"/>
        </w:rPr>
      </w:pPr>
    </w:p>
    <w:p w14:paraId="3F561C97" w14:textId="47E87FC4" w:rsidR="00D84C5B" w:rsidRPr="004E2C92" w:rsidRDefault="004E2C92" w:rsidP="004E2C92">
      <w:pPr>
        <w:pStyle w:val="Podnzevdokumentumal"/>
      </w:pPr>
      <w:r>
        <w:t>nazvané</w:t>
      </w:r>
    </w:p>
    <w:p w14:paraId="063B9749" w14:textId="60B45122" w:rsidR="00FA0BDC" w:rsidRDefault="00FA0BDC" w:rsidP="000977A5">
      <w:pPr>
        <w:rPr>
          <w:lang w:bidi="cs-CZ"/>
        </w:rPr>
      </w:pPr>
    </w:p>
    <w:p w14:paraId="009963D7" w14:textId="77777777" w:rsidR="004E2C92" w:rsidRDefault="004E2C92" w:rsidP="000977A5">
      <w:pPr>
        <w:rPr>
          <w:lang w:bidi="cs-CZ"/>
        </w:rPr>
      </w:pPr>
    </w:p>
    <w:p w14:paraId="5DF2DD9B" w14:textId="77777777" w:rsidR="00FA0BDC" w:rsidRPr="00FA0BDC" w:rsidRDefault="00FA0BDC" w:rsidP="000977A5">
      <w:pPr>
        <w:rPr>
          <w:lang w:bidi="cs-CZ"/>
        </w:rPr>
      </w:pPr>
    </w:p>
    <w:p w14:paraId="6A2A2675" w14:textId="2EF2000F" w:rsidR="005C2248" w:rsidRPr="000977A5" w:rsidRDefault="00B66040" w:rsidP="000977A5">
      <w:pPr>
        <w:pStyle w:val="Pedmtdokumentu"/>
      </w:pPr>
      <w:r>
        <w:fldChar w:fldCharType="begin"/>
      </w:r>
      <w:r>
        <w:instrText xml:space="preserve"> </w:instrText>
      </w:r>
      <w:r w:rsidR="00474C34">
        <w:instrText xml:space="preserve">SUBJECT </w:instrText>
      </w:r>
      <w:r>
        <w:instrText xml:space="preserve">\* MERGEFORMAT </w:instrText>
      </w:r>
      <w:r>
        <w:fldChar w:fldCharType="separate"/>
      </w:r>
      <w:r w:rsidR="00C66B4D">
        <w:t>Dotační systém</w:t>
      </w:r>
      <w:r>
        <w:fldChar w:fldCharType="end"/>
      </w:r>
    </w:p>
    <w:p w14:paraId="01876C58" w14:textId="05FE2E62" w:rsidR="008A469C" w:rsidRDefault="008A469C" w:rsidP="002F1C9B"/>
    <w:p w14:paraId="03461EED" w14:textId="77777777" w:rsidR="00474C34" w:rsidRDefault="00474C34" w:rsidP="002F1C9B"/>
    <w:p w14:paraId="2331294A" w14:textId="77777777" w:rsidR="008A469C" w:rsidRDefault="008A469C" w:rsidP="002F1C9B"/>
    <w:bookmarkEnd w:id="0"/>
    <w:p w14:paraId="4A264394" w14:textId="4682FF3C" w:rsidR="0071217C" w:rsidRPr="0071217C" w:rsidRDefault="0071217C" w:rsidP="002F1C9B"/>
    <w:p w14:paraId="536C7B6E" w14:textId="7A0BA22D" w:rsidR="000E575C" w:rsidRDefault="000E575C" w:rsidP="002F1C9B"/>
    <w:p w14:paraId="2B59A3A4" w14:textId="4132439E" w:rsidR="007E701A" w:rsidRDefault="007E701A">
      <w:pPr>
        <w:spacing w:before="0"/>
        <w:jc w:val="left"/>
      </w:pPr>
      <w:r>
        <w:br w:type="page"/>
      </w:r>
    </w:p>
    <w:p w14:paraId="5AE85A36" w14:textId="77777777" w:rsidR="007E701A" w:rsidRDefault="007E701A" w:rsidP="007E701A">
      <w:pPr>
        <w:jc w:val="center"/>
        <w:rPr>
          <w:b/>
          <w:bCs/>
          <w:sz w:val="32"/>
          <w:szCs w:val="32"/>
        </w:rPr>
      </w:pPr>
      <w:r w:rsidRPr="002A58F2">
        <w:rPr>
          <w:b/>
          <w:bCs/>
          <w:sz w:val="32"/>
          <w:szCs w:val="32"/>
        </w:rPr>
        <w:lastRenderedPageBreak/>
        <w:t>Dotační portál Jihomoravského kraje</w:t>
      </w:r>
    </w:p>
    <w:p w14:paraId="1ED9B3A5" w14:textId="6E824F6F" w:rsidR="007E701A" w:rsidRDefault="007E701A" w:rsidP="007E701A">
      <w:pPr>
        <w:jc w:val="center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 xml:space="preserve">adresa: </w:t>
      </w:r>
      <w:hyperlink r:id="rId12" w:history="1">
        <w:r>
          <w:rPr>
            <w:rStyle w:val="Hypertextovodkaz"/>
          </w:rPr>
          <w:t>https://dotace.kr-jihomoravsky.cz/</w:t>
        </w:r>
      </w:hyperlink>
    </w:p>
    <w:p w14:paraId="20CD753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</w:p>
    <w:p w14:paraId="05179D20" w14:textId="77777777" w:rsidR="007E701A" w:rsidRPr="002F7E0B" w:rsidRDefault="007E701A" w:rsidP="007E701A">
      <w:pPr>
        <w:rPr>
          <w:b/>
          <w:bCs/>
          <w:sz w:val="28"/>
          <w:szCs w:val="28"/>
        </w:rPr>
      </w:pPr>
      <w:r w:rsidRPr="002F7E0B">
        <w:rPr>
          <w:b/>
          <w:bCs/>
          <w:sz w:val="28"/>
          <w:szCs w:val="28"/>
        </w:rPr>
        <w:t>Popis aktuálního stavu</w:t>
      </w:r>
    </w:p>
    <w:p w14:paraId="75F380AE" w14:textId="5E0D7F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Web</w:t>
      </w:r>
    </w:p>
    <w:p w14:paraId="199C8BEC" w14:textId="1B01AD30" w:rsidR="007E701A" w:rsidRDefault="00B26AA6" w:rsidP="007E701A">
      <w:pPr>
        <w:rPr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A04C1C1" wp14:editId="44979E04">
            <wp:simplePos x="0" y="0"/>
            <wp:positionH relativeFrom="margin">
              <wp:align>center</wp:align>
            </wp:positionH>
            <wp:positionV relativeFrom="paragraph">
              <wp:posOffset>400050</wp:posOffset>
            </wp:positionV>
            <wp:extent cx="6586855" cy="3028950"/>
            <wp:effectExtent l="19050" t="19050" r="23495" b="19050"/>
            <wp:wrapThrough wrapText="bothSides">
              <wp:wrapPolygon edited="0">
                <wp:start x="-62" y="-136"/>
                <wp:lineTo x="-62" y="21600"/>
                <wp:lineTo x="21615" y="21600"/>
                <wp:lineTo x="21615" y="-136"/>
                <wp:lineTo x="-62" y="-136"/>
              </wp:wrapPolygon>
            </wp:wrapThrough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6855" cy="302895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701A">
        <w:rPr>
          <w:sz w:val="24"/>
          <w:szCs w:val="24"/>
          <w:u w:val="single"/>
        </w:rPr>
        <w:t>Úvodní stránka:</w:t>
      </w:r>
    </w:p>
    <w:p w14:paraId="277B69D3" w14:textId="77777777" w:rsidR="00B26AA6" w:rsidRDefault="00B26AA6" w:rsidP="007E701A">
      <w:pPr>
        <w:contextualSpacing/>
        <w:rPr>
          <w:sz w:val="24"/>
          <w:szCs w:val="24"/>
        </w:rPr>
      </w:pPr>
    </w:p>
    <w:p w14:paraId="463C0249" w14:textId="07998476" w:rsidR="007E701A" w:rsidRDefault="007E701A" w:rsidP="007E701A">
      <w:pPr>
        <w:contextualSpacing/>
        <w:rPr>
          <w:sz w:val="24"/>
          <w:szCs w:val="24"/>
        </w:rPr>
      </w:pPr>
      <w:r w:rsidRPr="002A58F2">
        <w:rPr>
          <w:sz w:val="24"/>
          <w:szCs w:val="24"/>
        </w:rPr>
        <w:t>V záhlaví odkaz na portál JMK (vlevo) a vpravo odkazy na aktuality a dokumenty ke stažení</w:t>
      </w:r>
      <w:r>
        <w:rPr>
          <w:sz w:val="24"/>
          <w:szCs w:val="24"/>
        </w:rPr>
        <w:t>.</w:t>
      </w:r>
    </w:p>
    <w:p w14:paraId="07307D8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Uprostřed je rozcestník s bannerem pro vyhledávání dle „Dotační oblasti“, „Dotační programy dle právní formy žadatele“ a „Stav Vaší žádosti“.</w:t>
      </w:r>
    </w:p>
    <w:p w14:paraId="6A4CFADC" w14:textId="4DB3050A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Pod nimi jsou informace o směrnicích</w:t>
      </w:r>
      <w:r w:rsidR="003B32D0">
        <w:rPr>
          <w:sz w:val="24"/>
          <w:szCs w:val="24"/>
        </w:rPr>
        <w:t>,</w:t>
      </w:r>
      <w:r>
        <w:rPr>
          <w:sz w:val="24"/>
          <w:szCs w:val="24"/>
        </w:rPr>
        <w:t xml:space="preserve"> na </w:t>
      </w:r>
      <w:proofErr w:type="gramStart"/>
      <w:r>
        <w:rPr>
          <w:sz w:val="24"/>
          <w:szCs w:val="24"/>
        </w:rPr>
        <w:t>základě</w:t>
      </w:r>
      <w:proofErr w:type="gramEnd"/>
      <w:r>
        <w:rPr>
          <w:sz w:val="24"/>
          <w:szCs w:val="24"/>
        </w:rPr>
        <w:t xml:space="preserve"> kterých jsou dotace poskytovány a odkaz na Portál obcí.</w:t>
      </w:r>
    </w:p>
    <w:p w14:paraId="2640C10F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Ještě níže je informace o podávání žádostí přes odkaz na stažení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Filleru a příručka pro práci s formulářem.</w:t>
      </w:r>
    </w:p>
    <w:p w14:paraId="1D3B2EF3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V zápatí je prohlášení o přístupnosti a kontakt na kraj a správce.</w:t>
      </w:r>
    </w:p>
    <w:p w14:paraId="0284D33C" w14:textId="77777777" w:rsidR="007E701A" w:rsidRDefault="007E701A" w:rsidP="007E701A">
      <w:pPr>
        <w:contextualSpacing/>
        <w:rPr>
          <w:sz w:val="24"/>
          <w:szCs w:val="24"/>
        </w:rPr>
      </w:pPr>
    </w:p>
    <w:p w14:paraId="3CA845B1" w14:textId="77777777" w:rsidR="007E701A" w:rsidRDefault="007E701A" w:rsidP="007E701A">
      <w:pPr>
        <w:contextualSpacing/>
        <w:rPr>
          <w:sz w:val="24"/>
          <w:szCs w:val="24"/>
        </w:rPr>
      </w:pPr>
    </w:p>
    <w:p w14:paraId="1E86672E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25310BF5" w14:textId="77777777" w:rsidR="007E701A" w:rsidRPr="00AD775D" w:rsidRDefault="007E701A" w:rsidP="007E701A">
      <w:pPr>
        <w:contextualSpacing/>
        <w:rPr>
          <w:sz w:val="24"/>
          <w:szCs w:val="24"/>
          <w:u w:val="single"/>
        </w:rPr>
      </w:pPr>
      <w:r w:rsidRPr="00AD775D">
        <w:rPr>
          <w:sz w:val="24"/>
          <w:szCs w:val="24"/>
          <w:u w:val="single"/>
        </w:rPr>
        <w:lastRenderedPageBreak/>
        <w:t>Dotační oblasti:</w:t>
      </w:r>
    </w:p>
    <w:p w14:paraId="65A46AFA" w14:textId="77777777" w:rsidR="007E701A" w:rsidRDefault="007E701A" w:rsidP="007E701A">
      <w:pPr>
        <w:contextualSpacing/>
        <w:rPr>
          <w:sz w:val="24"/>
          <w:szCs w:val="24"/>
        </w:rPr>
      </w:pPr>
    </w:p>
    <w:p w14:paraId="6FA8E2C4" w14:textId="77777777" w:rsidR="007E701A" w:rsidRPr="002A58F2" w:rsidRDefault="007E701A" w:rsidP="007E701A">
      <w:pPr>
        <w:contextualSpacing/>
        <w:rPr>
          <w:sz w:val="24"/>
          <w:szCs w:val="24"/>
        </w:rPr>
      </w:pPr>
      <w:r>
        <w:rPr>
          <w:noProof/>
        </w:rPr>
        <w:drawing>
          <wp:inline distT="0" distB="0" distL="0" distR="0" wp14:anchorId="60407567" wp14:editId="54E596C3">
            <wp:extent cx="5760720" cy="31242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b="5838"/>
                    <a:stretch/>
                  </pic:blipFill>
                  <pic:spPr bwMode="auto">
                    <a:xfrm>
                      <a:off x="0" y="0"/>
                      <a:ext cx="5760720" cy="3124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107343" w14:textId="77777777" w:rsidR="007E701A" w:rsidRPr="00C6302E" w:rsidRDefault="007E701A" w:rsidP="007E701A">
      <w:pPr>
        <w:rPr>
          <w:sz w:val="24"/>
          <w:szCs w:val="24"/>
        </w:rPr>
      </w:pPr>
      <w:r w:rsidRPr="00C6302E">
        <w:rPr>
          <w:sz w:val="24"/>
          <w:szCs w:val="24"/>
        </w:rPr>
        <w:t>Zde jsou seřazeny bannery s jednotlivými dotačními oblastmi.</w:t>
      </w:r>
    </w:p>
    <w:p w14:paraId="3B22A722" w14:textId="77777777" w:rsidR="007E701A" w:rsidRDefault="007E701A" w:rsidP="007E701A"/>
    <w:p w14:paraId="3B729C5E" w14:textId="77777777" w:rsidR="007E701A" w:rsidRPr="00AD775D" w:rsidRDefault="007E701A" w:rsidP="007E701A">
      <w:pPr>
        <w:rPr>
          <w:u w:val="single"/>
        </w:rPr>
      </w:pPr>
      <w:r w:rsidRPr="00AD775D">
        <w:rPr>
          <w:sz w:val="24"/>
          <w:szCs w:val="24"/>
          <w:u w:val="single"/>
        </w:rPr>
        <w:t>Dotační programy dle právní formy žadatele</w:t>
      </w:r>
      <w:r>
        <w:rPr>
          <w:sz w:val="24"/>
          <w:szCs w:val="24"/>
          <w:u w:val="single"/>
        </w:rPr>
        <w:t>:</w:t>
      </w:r>
    </w:p>
    <w:p w14:paraId="36E593E5" w14:textId="77777777" w:rsidR="007E701A" w:rsidRDefault="007E701A" w:rsidP="007E701A">
      <w:r>
        <w:rPr>
          <w:noProof/>
        </w:rPr>
        <w:drawing>
          <wp:inline distT="0" distB="0" distL="0" distR="0" wp14:anchorId="1AE55B03" wp14:editId="6BE15389">
            <wp:extent cx="5867400" cy="380619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04380" cy="383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7988D" w14:textId="77777777" w:rsidR="007E701A" w:rsidRPr="0045320D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Řazení dle právní formy žadatele.</w:t>
      </w:r>
    </w:p>
    <w:p w14:paraId="41542354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65302EAC" w14:textId="77777777" w:rsidR="00C635BB" w:rsidRDefault="00C635BB">
      <w:pPr>
        <w:spacing w:before="0"/>
        <w:jc w:val="left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53DC19A4" w14:textId="160BFE8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lastRenderedPageBreak/>
        <w:t>Zjištění stavu Vaší žádosti:</w:t>
      </w:r>
    </w:p>
    <w:p w14:paraId="3DD09766" w14:textId="7777777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064CF056" w14:textId="77777777" w:rsidR="007E701A" w:rsidRDefault="007E701A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E4E999E" wp14:editId="68681D22">
            <wp:extent cx="5067300" cy="24765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CC345" w14:textId="77777777" w:rsidR="007E701A" w:rsidRDefault="007E701A" w:rsidP="007E701A">
      <w:pPr>
        <w:contextualSpacing/>
        <w:rPr>
          <w:sz w:val="24"/>
          <w:szCs w:val="24"/>
        </w:rPr>
      </w:pPr>
      <w:r w:rsidRPr="0045320D">
        <w:rPr>
          <w:sz w:val="24"/>
          <w:szCs w:val="24"/>
        </w:rPr>
        <w:t>Okno pro vyhledání v databázi žádostí (KEVIS).</w:t>
      </w:r>
    </w:p>
    <w:p w14:paraId="0ECC1878" w14:textId="1FB838BF" w:rsidR="007E701A" w:rsidRDefault="007E701A" w:rsidP="007E701A">
      <w:pPr>
        <w:contextualSpacing/>
        <w:rPr>
          <w:sz w:val="24"/>
          <w:szCs w:val="24"/>
        </w:rPr>
      </w:pPr>
    </w:p>
    <w:p w14:paraId="16D58974" w14:textId="1EE2449D" w:rsidR="00B046F1" w:rsidRPr="00B74726" w:rsidRDefault="003E0E3D" w:rsidP="007E701A">
      <w:pPr>
        <w:contextualSpacing/>
        <w:rPr>
          <w:b/>
          <w:bCs/>
          <w:color w:val="FF0000"/>
          <w:sz w:val="24"/>
          <w:szCs w:val="24"/>
        </w:rPr>
      </w:pPr>
      <w:r>
        <w:rPr>
          <w:b/>
          <w:bCs/>
          <w:color w:val="FF0000"/>
          <w:sz w:val="24"/>
          <w:szCs w:val="24"/>
        </w:rPr>
        <w:t>Žadatel s</w:t>
      </w:r>
      <w:r w:rsidR="00B74726">
        <w:rPr>
          <w:b/>
          <w:bCs/>
          <w:color w:val="FF0000"/>
          <w:sz w:val="24"/>
          <w:szCs w:val="24"/>
        </w:rPr>
        <w:t>tav žádosti v rámci nového systému</w:t>
      </w:r>
      <w:r w:rsidR="007A6BBC">
        <w:rPr>
          <w:b/>
          <w:bCs/>
          <w:color w:val="FF0000"/>
          <w:sz w:val="24"/>
          <w:szCs w:val="24"/>
        </w:rPr>
        <w:t xml:space="preserve"> </w:t>
      </w:r>
      <w:r w:rsidR="00EE5FB1">
        <w:rPr>
          <w:b/>
          <w:bCs/>
          <w:color w:val="FF0000"/>
          <w:sz w:val="24"/>
          <w:szCs w:val="24"/>
        </w:rPr>
        <w:t xml:space="preserve">uvidí po přihlášení </w:t>
      </w:r>
      <w:r>
        <w:rPr>
          <w:b/>
          <w:bCs/>
          <w:color w:val="FF0000"/>
          <w:sz w:val="24"/>
          <w:szCs w:val="24"/>
        </w:rPr>
        <w:t xml:space="preserve">do portálu </w:t>
      </w:r>
      <w:r w:rsidR="00EE5FB1">
        <w:rPr>
          <w:b/>
          <w:bCs/>
          <w:color w:val="FF0000"/>
          <w:sz w:val="24"/>
          <w:szCs w:val="24"/>
        </w:rPr>
        <w:t xml:space="preserve">přes </w:t>
      </w:r>
      <w:proofErr w:type="spellStart"/>
      <w:r>
        <w:rPr>
          <w:b/>
          <w:bCs/>
          <w:color w:val="FF0000"/>
          <w:sz w:val="24"/>
          <w:szCs w:val="24"/>
        </w:rPr>
        <w:t>eIdentitu</w:t>
      </w:r>
      <w:proofErr w:type="spellEnd"/>
      <w:r>
        <w:rPr>
          <w:b/>
          <w:bCs/>
          <w:color w:val="FF0000"/>
          <w:sz w:val="24"/>
          <w:szCs w:val="24"/>
        </w:rPr>
        <w:t>.</w:t>
      </w:r>
    </w:p>
    <w:p w14:paraId="3A70295E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3AD91EF0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19497D6E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290F8DF7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4A8B5CAE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46D3645F" w14:textId="54C5FD18" w:rsidR="007E701A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t>Dokumenty</w:t>
      </w:r>
      <w:r>
        <w:rPr>
          <w:sz w:val="24"/>
          <w:szCs w:val="24"/>
          <w:u w:val="single"/>
        </w:rPr>
        <w:t>:</w:t>
      </w:r>
    </w:p>
    <w:p w14:paraId="490247CC" w14:textId="1869C014" w:rsidR="00B046F1" w:rsidRDefault="00B046F1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7D32A047" wp14:editId="043AB2B1">
            <wp:simplePos x="0" y="0"/>
            <wp:positionH relativeFrom="margin">
              <wp:align>center</wp:align>
            </wp:positionH>
            <wp:positionV relativeFrom="paragraph">
              <wp:posOffset>142875</wp:posOffset>
            </wp:positionV>
            <wp:extent cx="6200775" cy="2886075"/>
            <wp:effectExtent l="19050" t="19050" r="28575" b="28575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1" r="4621"/>
                    <a:stretch/>
                  </pic:blipFill>
                  <pic:spPr bwMode="auto">
                    <a:xfrm>
                      <a:off x="0" y="0"/>
                      <a:ext cx="6200775" cy="288607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E8F088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36BE73DE" w14:textId="38E12187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436FDFF1" w14:textId="59863FBD" w:rsidR="007E701A" w:rsidRDefault="007E701A" w:rsidP="007E701A">
      <w:pPr>
        <w:contextualSpacing/>
        <w:rPr>
          <w:sz w:val="24"/>
          <w:szCs w:val="24"/>
          <w:u w:val="single"/>
        </w:rPr>
      </w:pPr>
    </w:p>
    <w:p w14:paraId="79F47A86" w14:textId="0917830C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245EBBC8" w14:textId="61F7D27F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55223B26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54F3321A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7BD8EADE" w14:textId="4F2B13D8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4E0F6E6E" w14:textId="160E5591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12CFC61A" w14:textId="02F7AA50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4A62C58E" w14:textId="0B329753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53FF816F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2C6EB662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745D849B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3C3C03F6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313F5479" w14:textId="77777777" w:rsidR="00B046F1" w:rsidRDefault="00B046F1" w:rsidP="007E701A">
      <w:pPr>
        <w:contextualSpacing/>
        <w:rPr>
          <w:sz w:val="24"/>
          <w:szCs w:val="24"/>
          <w:u w:val="single"/>
        </w:rPr>
      </w:pPr>
    </w:p>
    <w:p w14:paraId="25AAEF73" w14:textId="77777777" w:rsidR="00B046F1" w:rsidRPr="0045320D" w:rsidRDefault="00B046F1" w:rsidP="007E701A">
      <w:pPr>
        <w:contextualSpacing/>
        <w:rPr>
          <w:sz w:val="24"/>
          <w:szCs w:val="24"/>
          <w:u w:val="single"/>
        </w:rPr>
      </w:pPr>
    </w:p>
    <w:p w14:paraId="35EF07A7" w14:textId="1581525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Odkazy na jednotlivé dokumenty uložené na serveru nebo odkazy na ostatní weby.</w:t>
      </w:r>
    </w:p>
    <w:p w14:paraId="2E05691C" w14:textId="77777777" w:rsidR="007E701A" w:rsidRDefault="007E701A" w:rsidP="007E701A">
      <w:pPr>
        <w:contextualSpacing/>
        <w:rPr>
          <w:sz w:val="24"/>
          <w:szCs w:val="24"/>
        </w:rPr>
      </w:pPr>
    </w:p>
    <w:p w14:paraId="209E300A" w14:textId="7B4447DC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FA5B371" w14:textId="32E0D915" w:rsidR="007E701A" w:rsidRPr="0045320D" w:rsidRDefault="007E701A" w:rsidP="007E701A">
      <w:pPr>
        <w:contextualSpacing/>
        <w:rPr>
          <w:sz w:val="24"/>
          <w:szCs w:val="24"/>
          <w:u w:val="single"/>
        </w:rPr>
      </w:pPr>
      <w:r w:rsidRPr="0045320D">
        <w:rPr>
          <w:sz w:val="24"/>
          <w:szCs w:val="24"/>
          <w:u w:val="single"/>
        </w:rPr>
        <w:lastRenderedPageBreak/>
        <w:t>Aktuality:</w:t>
      </w:r>
    </w:p>
    <w:p w14:paraId="42E1DEA7" w14:textId="76F4BD63" w:rsidR="007E701A" w:rsidRDefault="00DC7E5A" w:rsidP="007E701A">
      <w:pPr>
        <w:contextualSpacing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00F3C595" wp14:editId="4D1CAACB">
            <wp:simplePos x="0" y="0"/>
            <wp:positionH relativeFrom="margin">
              <wp:align>center</wp:align>
            </wp:positionH>
            <wp:positionV relativeFrom="paragraph">
              <wp:posOffset>47625</wp:posOffset>
            </wp:positionV>
            <wp:extent cx="5972175" cy="3690670"/>
            <wp:effectExtent l="19050" t="19050" r="9525" b="24130"/>
            <wp:wrapNone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22"/>
                    <a:stretch/>
                  </pic:blipFill>
                  <pic:spPr bwMode="auto">
                    <a:xfrm>
                      <a:off x="0" y="0"/>
                      <a:ext cx="5972175" cy="369067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8DF137" w14:textId="77777777" w:rsidR="00BA57F9" w:rsidRDefault="00BA57F9" w:rsidP="007E701A">
      <w:pPr>
        <w:contextualSpacing/>
        <w:rPr>
          <w:sz w:val="24"/>
          <w:szCs w:val="24"/>
        </w:rPr>
      </w:pPr>
    </w:p>
    <w:p w14:paraId="5F871CBF" w14:textId="77777777" w:rsidR="00DC7E5A" w:rsidRDefault="00DC7E5A" w:rsidP="007E701A">
      <w:pPr>
        <w:contextualSpacing/>
        <w:rPr>
          <w:sz w:val="24"/>
          <w:szCs w:val="24"/>
        </w:rPr>
      </w:pPr>
    </w:p>
    <w:p w14:paraId="46A6AAB0" w14:textId="77777777" w:rsidR="00DC7E5A" w:rsidRDefault="00DC7E5A" w:rsidP="007E701A">
      <w:pPr>
        <w:contextualSpacing/>
        <w:rPr>
          <w:sz w:val="24"/>
          <w:szCs w:val="24"/>
        </w:rPr>
      </w:pPr>
    </w:p>
    <w:p w14:paraId="27EFB3EE" w14:textId="77777777" w:rsidR="00DC7E5A" w:rsidRDefault="00DC7E5A" w:rsidP="007E701A">
      <w:pPr>
        <w:contextualSpacing/>
        <w:rPr>
          <w:sz w:val="24"/>
          <w:szCs w:val="24"/>
        </w:rPr>
      </w:pPr>
    </w:p>
    <w:p w14:paraId="0A1BE628" w14:textId="77777777" w:rsidR="00DC7E5A" w:rsidRDefault="00DC7E5A" w:rsidP="007E701A">
      <w:pPr>
        <w:contextualSpacing/>
        <w:rPr>
          <w:sz w:val="24"/>
          <w:szCs w:val="24"/>
        </w:rPr>
      </w:pPr>
    </w:p>
    <w:p w14:paraId="5C12E637" w14:textId="77777777" w:rsidR="00DC7E5A" w:rsidRDefault="00DC7E5A" w:rsidP="007E701A">
      <w:pPr>
        <w:contextualSpacing/>
        <w:rPr>
          <w:sz w:val="24"/>
          <w:szCs w:val="24"/>
        </w:rPr>
      </w:pPr>
    </w:p>
    <w:p w14:paraId="6B54816D" w14:textId="77777777" w:rsidR="00DC7E5A" w:rsidRDefault="00DC7E5A" w:rsidP="007E701A">
      <w:pPr>
        <w:contextualSpacing/>
        <w:rPr>
          <w:sz w:val="24"/>
          <w:szCs w:val="24"/>
        </w:rPr>
      </w:pPr>
    </w:p>
    <w:p w14:paraId="3358DEA4" w14:textId="77777777" w:rsidR="00DC7E5A" w:rsidRDefault="00DC7E5A" w:rsidP="007E701A">
      <w:pPr>
        <w:contextualSpacing/>
        <w:rPr>
          <w:sz w:val="24"/>
          <w:szCs w:val="24"/>
        </w:rPr>
      </w:pPr>
    </w:p>
    <w:p w14:paraId="112308FE" w14:textId="77777777" w:rsidR="00DC7E5A" w:rsidRDefault="00DC7E5A" w:rsidP="007E701A">
      <w:pPr>
        <w:contextualSpacing/>
        <w:rPr>
          <w:sz w:val="24"/>
          <w:szCs w:val="24"/>
        </w:rPr>
      </w:pPr>
    </w:p>
    <w:p w14:paraId="4D8B86B7" w14:textId="77777777" w:rsidR="00DC7E5A" w:rsidRDefault="00DC7E5A" w:rsidP="007E701A">
      <w:pPr>
        <w:contextualSpacing/>
        <w:rPr>
          <w:sz w:val="24"/>
          <w:szCs w:val="24"/>
        </w:rPr>
      </w:pPr>
    </w:p>
    <w:p w14:paraId="549B1CCD" w14:textId="77777777" w:rsidR="00DC7E5A" w:rsidRDefault="00DC7E5A" w:rsidP="007E701A">
      <w:pPr>
        <w:contextualSpacing/>
        <w:rPr>
          <w:sz w:val="24"/>
          <w:szCs w:val="24"/>
        </w:rPr>
      </w:pPr>
    </w:p>
    <w:p w14:paraId="4838C749" w14:textId="77777777" w:rsidR="00DC7E5A" w:rsidRDefault="00DC7E5A" w:rsidP="007E701A">
      <w:pPr>
        <w:contextualSpacing/>
        <w:rPr>
          <w:sz w:val="24"/>
          <w:szCs w:val="24"/>
        </w:rPr>
      </w:pPr>
    </w:p>
    <w:p w14:paraId="122C0841" w14:textId="77777777" w:rsidR="00DC7E5A" w:rsidRDefault="00DC7E5A" w:rsidP="007E701A">
      <w:pPr>
        <w:contextualSpacing/>
        <w:rPr>
          <w:sz w:val="24"/>
          <w:szCs w:val="24"/>
        </w:rPr>
      </w:pPr>
    </w:p>
    <w:p w14:paraId="05F61357" w14:textId="77777777" w:rsidR="00DC7E5A" w:rsidRDefault="00DC7E5A" w:rsidP="007E701A">
      <w:pPr>
        <w:contextualSpacing/>
        <w:rPr>
          <w:sz w:val="24"/>
          <w:szCs w:val="24"/>
        </w:rPr>
      </w:pPr>
    </w:p>
    <w:p w14:paraId="4E34B9F8" w14:textId="77777777" w:rsidR="00DC7E5A" w:rsidRDefault="00DC7E5A" w:rsidP="007E701A">
      <w:pPr>
        <w:contextualSpacing/>
        <w:rPr>
          <w:sz w:val="24"/>
          <w:szCs w:val="24"/>
        </w:rPr>
      </w:pPr>
    </w:p>
    <w:p w14:paraId="4731D32E" w14:textId="77777777" w:rsidR="00DC7E5A" w:rsidRDefault="00DC7E5A" w:rsidP="007E701A">
      <w:pPr>
        <w:contextualSpacing/>
        <w:rPr>
          <w:sz w:val="24"/>
          <w:szCs w:val="24"/>
        </w:rPr>
      </w:pPr>
    </w:p>
    <w:p w14:paraId="7D504DE8" w14:textId="77777777" w:rsidR="00DC7E5A" w:rsidRDefault="00DC7E5A" w:rsidP="007E701A">
      <w:pPr>
        <w:contextualSpacing/>
        <w:rPr>
          <w:sz w:val="24"/>
          <w:szCs w:val="24"/>
        </w:rPr>
      </w:pPr>
    </w:p>
    <w:p w14:paraId="30E4A1E7" w14:textId="77777777" w:rsidR="00DC7E5A" w:rsidRDefault="00DC7E5A" w:rsidP="007E701A">
      <w:pPr>
        <w:contextualSpacing/>
        <w:rPr>
          <w:sz w:val="24"/>
          <w:szCs w:val="24"/>
        </w:rPr>
      </w:pPr>
    </w:p>
    <w:p w14:paraId="4FE55C86" w14:textId="77777777" w:rsidR="00DC7E5A" w:rsidRDefault="00DC7E5A" w:rsidP="007E701A">
      <w:pPr>
        <w:contextualSpacing/>
        <w:rPr>
          <w:sz w:val="24"/>
          <w:szCs w:val="24"/>
        </w:rPr>
      </w:pPr>
    </w:p>
    <w:p w14:paraId="1043B146" w14:textId="77777777" w:rsidR="00DC7E5A" w:rsidRDefault="00DC7E5A" w:rsidP="007E701A">
      <w:pPr>
        <w:contextualSpacing/>
        <w:rPr>
          <w:sz w:val="24"/>
          <w:szCs w:val="24"/>
        </w:rPr>
      </w:pPr>
    </w:p>
    <w:p w14:paraId="30782B80" w14:textId="77777777" w:rsidR="00DC7E5A" w:rsidRDefault="00DC7E5A" w:rsidP="007E701A">
      <w:pPr>
        <w:contextualSpacing/>
        <w:rPr>
          <w:sz w:val="24"/>
          <w:szCs w:val="24"/>
        </w:rPr>
      </w:pPr>
    </w:p>
    <w:p w14:paraId="0E9E8D77" w14:textId="77777777" w:rsidR="00DC7E5A" w:rsidRDefault="00DC7E5A" w:rsidP="007E701A">
      <w:pPr>
        <w:contextualSpacing/>
        <w:rPr>
          <w:sz w:val="24"/>
          <w:szCs w:val="24"/>
        </w:rPr>
      </w:pPr>
    </w:p>
    <w:p w14:paraId="6E277605" w14:textId="51C50AD5" w:rsidR="007E701A" w:rsidRDefault="00BA57F9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 xml:space="preserve">Přehled </w:t>
      </w:r>
      <w:r w:rsidR="00C90F2F">
        <w:rPr>
          <w:sz w:val="24"/>
          <w:szCs w:val="24"/>
        </w:rPr>
        <w:t xml:space="preserve">nově vyhlášených </w:t>
      </w:r>
      <w:r w:rsidR="007E701A">
        <w:rPr>
          <w:sz w:val="24"/>
          <w:szCs w:val="24"/>
        </w:rPr>
        <w:t xml:space="preserve">dotačních programů. Stejný náhled, dotačních programů se objevuje i při kliknutí na některou z dotačních oblastí nebo na příslušnou právní subjektivitu žadatele. </w:t>
      </w:r>
    </w:p>
    <w:p w14:paraId="7AE79759" w14:textId="77777777" w:rsidR="007E701A" w:rsidRDefault="007E701A" w:rsidP="007E701A">
      <w:pPr>
        <w:rPr>
          <w:sz w:val="24"/>
          <w:szCs w:val="24"/>
        </w:rPr>
      </w:pPr>
    </w:p>
    <w:p w14:paraId="21A62326" w14:textId="4CB4F974" w:rsidR="007E701A" w:rsidRDefault="00A04926" w:rsidP="007E701A">
      <w:pPr>
        <w:contextualSpacing/>
        <w:rPr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10C42830" wp14:editId="49A7FC04">
            <wp:simplePos x="0" y="0"/>
            <wp:positionH relativeFrom="margin">
              <wp:posOffset>-338455</wp:posOffset>
            </wp:positionH>
            <wp:positionV relativeFrom="paragraph">
              <wp:posOffset>276225</wp:posOffset>
            </wp:positionV>
            <wp:extent cx="6609080" cy="3248025"/>
            <wp:effectExtent l="19050" t="19050" r="20320" b="28575"/>
            <wp:wrapTopAndBottom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59"/>
                    <a:stretch/>
                  </pic:blipFill>
                  <pic:spPr bwMode="auto">
                    <a:xfrm>
                      <a:off x="0" y="0"/>
                      <a:ext cx="6609080" cy="3248025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701A" w:rsidRPr="003E5909">
        <w:rPr>
          <w:sz w:val="24"/>
          <w:szCs w:val="24"/>
          <w:u w:val="single"/>
        </w:rPr>
        <w:t>Dotační program</w:t>
      </w:r>
    </w:p>
    <w:p w14:paraId="7D9F3F58" w14:textId="321F2526" w:rsidR="007E701A" w:rsidRPr="003E5909" w:rsidRDefault="007E701A" w:rsidP="007E701A">
      <w:pPr>
        <w:contextualSpacing/>
        <w:rPr>
          <w:sz w:val="24"/>
          <w:szCs w:val="24"/>
          <w:u w:val="single"/>
        </w:rPr>
      </w:pPr>
    </w:p>
    <w:p w14:paraId="614E0B4D" w14:textId="1E26AC84" w:rsidR="007E701A" w:rsidRDefault="007E701A" w:rsidP="007E701A">
      <w:pPr>
        <w:contextualSpacing/>
        <w:rPr>
          <w:sz w:val="24"/>
          <w:szCs w:val="24"/>
        </w:rPr>
      </w:pPr>
    </w:p>
    <w:p w14:paraId="0A147E64" w14:textId="1FBF3FB7" w:rsidR="007E701A" w:rsidRDefault="007E701A" w:rsidP="007E701A">
      <w:pPr>
        <w:contextualSpacing/>
        <w:rPr>
          <w:sz w:val="24"/>
          <w:szCs w:val="24"/>
        </w:rPr>
      </w:pPr>
    </w:p>
    <w:p w14:paraId="4F4167A4" w14:textId="6C1E0A42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lastRenderedPageBreak/>
        <w:t>Každý dotační program obsahuje kromě názvu tyto údaje:</w:t>
      </w:r>
    </w:p>
    <w:p w14:paraId="1B31E9F4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Program schválen:</w:t>
      </w:r>
    </w:p>
    <w:p w14:paraId="64E8F44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Datum schválení:</w:t>
      </w:r>
    </w:p>
    <w:p w14:paraId="57F0424D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Číslo usnesení:</w:t>
      </w:r>
    </w:p>
    <w:p w14:paraId="372C5D23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Objem finančních prostředků vyčleněných na program:</w:t>
      </w:r>
    </w:p>
    <w:p w14:paraId="3BFDE766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Cíl/</w:t>
      </w:r>
      <w:proofErr w:type="spellStart"/>
      <w:r w:rsidRPr="00217BFE">
        <w:rPr>
          <w:sz w:val="24"/>
          <w:szCs w:val="24"/>
        </w:rPr>
        <w:t>učel</w:t>
      </w:r>
      <w:proofErr w:type="spellEnd"/>
      <w:r w:rsidRPr="00217BFE">
        <w:rPr>
          <w:sz w:val="24"/>
          <w:szCs w:val="24"/>
        </w:rPr>
        <w:t xml:space="preserve"> programu:</w:t>
      </w:r>
    </w:p>
    <w:p w14:paraId="16A30C2C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Příjem žádostí:</w:t>
      </w:r>
    </w:p>
    <w:p w14:paraId="0816BED7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Územní lokalizace programu:</w:t>
      </w:r>
    </w:p>
    <w:p w14:paraId="6BA40330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Název dotačního titulu:</w:t>
      </w:r>
    </w:p>
    <w:p w14:paraId="0E1B346A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Příjemci podpory:</w:t>
      </w:r>
    </w:p>
    <w:p w14:paraId="44B6703E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výše podpory na jeden projekt/akci/činnost:</w:t>
      </w:r>
    </w:p>
    <w:p w14:paraId="25FCDB08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Maximální výše podpory na jeden projekt/akci/činnost:</w:t>
      </w:r>
    </w:p>
    <w:p w14:paraId="706B99F2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Minimální podíl spoluúčasti žadatele:</w:t>
      </w:r>
    </w:p>
    <w:p w14:paraId="6AFDC329" w14:textId="77777777" w:rsidR="007E701A" w:rsidRPr="00217BFE" w:rsidRDefault="007E701A" w:rsidP="007E701A">
      <w:pPr>
        <w:pStyle w:val="Odstavecseseznamem"/>
        <w:numPr>
          <w:ilvl w:val="0"/>
          <w:numId w:val="47"/>
        </w:numPr>
        <w:spacing w:before="0"/>
        <w:rPr>
          <w:sz w:val="24"/>
          <w:szCs w:val="24"/>
        </w:rPr>
      </w:pPr>
      <w:r w:rsidRPr="00217BFE">
        <w:rPr>
          <w:sz w:val="24"/>
          <w:szCs w:val="24"/>
        </w:rPr>
        <w:t>Administrátor programu:</w:t>
      </w:r>
    </w:p>
    <w:p w14:paraId="2434EB9D" w14:textId="77777777" w:rsidR="007E701A" w:rsidRDefault="007E701A" w:rsidP="007E701A">
      <w:pPr>
        <w:pStyle w:val="Odstavecseseznamem"/>
        <w:numPr>
          <w:ilvl w:val="0"/>
          <w:numId w:val="47"/>
        </w:numPr>
        <w:spacing w:before="0" w:after="160"/>
        <w:rPr>
          <w:sz w:val="24"/>
          <w:szCs w:val="24"/>
        </w:rPr>
      </w:pPr>
      <w:r w:rsidRPr="00217BFE">
        <w:rPr>
          <w:sz w:val="24"/>
          <w:szCs w:val="24"/>
        </w:rPr>
        <w:t>Kontaktní osoba:</w:t>
      </w:r>
    </w:p>
    <w:p w14:paraId="1D3FB948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Pod těmito údaji jsou dokumenty vztahující se ke konkrétnímu dotačnímu programu ke stažení. při spuštění programu je zde umístěna i žádost o podporu ve formátu programu </w:t>
      </w:r>
      <w:proofErr w:type="spellStart"/>
      <w:r>
        <w:rPr>
          <w:sz w:val="24"/>
          <w:szCs w:val="24"/>
        </w:rPr>
        <w:t>Form</w:t>
      </w:r>
      <w:proofErr w:type="spellEnd"/>
      <w:r>
        <w:rPr>
          <w:sz w:val="24"/>
          <w:szCs w:val="24"/>
        </w:rPr>
        <w:t xml:space="preserve"> Filler.</w:t>
      </w:r>
    </w:p>
    <w:p w14:paraId="30B3D16E" w14:textId="77777777" w:rsidR="007E701A" w:rsidRDefault="007E701A" w:rsidP="007E701A">
      <w:pPr>
        <w:rPr>
          <w:sz w:val="24"/>
          <w:szCs w:val="24"/>
        </w:rPr>
      </w:pPr>
    </w:p>
    <w:p w14:paraId="7D762D5E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 w:rsidRPr="003E5909">
        <w:rPr>
          <w:b/>
          <w:bCs/>
          <w:sz w:val="24"/>
          <w:szCs w:val="24"/>
          <w:u w:val="single"/>
        </w:rPr>
        <w:t>Redakční systém</w:t>
      </w:r>
    </w:p>
    <w:p w14:paraId="39B76922" w14:textId="77777777" w:rsidR="007E701A" w:rsidRPr="00CB2588" w:rsidRDefault="007E701A" w:rsidP="007E701A">
      <w:pPr>
        <w:rPr>
          <w:sz w:val="24"/>
          <w:szCs w:val="24"/>
          <w:u w:val="single"/>
        </w:rPr>
      </w:pPr>
      <w:r w:rsidRPr="00CB2588">
        <w:rPr>
          <w:sz w:val="24"/>
          <w:szCs w:val="24"/>
          <w:u w:val="single"/>
        </w:rPr>
        <w:t>Hlavní strana portálu a dokumenty ke stažení</w:t>
      </w:r>
    </w:p>
    <w:p w14:paraId="4C490C1A" w14:textId="77777777" w:rsidR="007E701A" w:rsidRDefault="007E701A" w:rsidP="007E701A">
      <w:pPr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7C390AF8" wp14:editId="6CCCB3A1">
            <wp:extent cx="5760720" cy="3359150"/>
            <wp:effectExtent l="19050" t="19050" r="11430" b="1270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7729" cy="3363237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962179D" w14:textId="77777777" w:rsidR="007E701A" w:rsidRPr="00CB2588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>Lze upravovat jen text a případně odkazy na hlavní straně a v dokumentech ke stažení formou článku.</w:t>
      </w:r>
      <w:r>
        <w:rPr>
          <w:sz w:val="24"/>
          <w:szCs w:val="24"/>
        </w:rPr>
        <w:t xml:space="preserve"> Nelze upravovat hlavní </w:t>
      </w:r>
      <w:proofErr w:type="gramStart"/>
      <w:r>
        <w:rPr>
          <w:sz w:val="24"/>
          <w:szCs w:val="24"/>
        </w:rPr>
        <w:t>rozcestník</w:t>
      </w:r>
      <w:proofErr w:type="gramEnd"/>
      <w:r>
        <w:rPr>
          <w:sz w:val="24"/>
          <w:szCs w:val="24"/>
        </w:rPr>
        <w:t xml:space="preserve"> a to ani administrátorem OI.</w:t>
      </w:r>
    </w:p>
    <w:p w14:paraId="208685AD" w14:textId="77777777" w:rsidR="00C97916" w:rsidRDefault="00C97916" w:rsidP="007E701A">
      <w:pPr>
        <w:rPr>
          <w:sz w:val="24"/>
          <w:szCs w:val="24"/>
          <w:u w:val="single"/>
        </w:rPr>
      </w:pPr>
    </w:p>
    <w:p w14:paraId="488B7081" w14:textId="77777777" w:rsidR="00C97916" w:rsidRDefault="00C97916">
      <w:pPr>
        <w:spacing w:before="0"/>
        <w:jc w:val="left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3330B788" w14:textId="63C2F059" w:rsidR="007E701A" w:rsidRPr="002F7E0B" w:rsidRDefault="007E701A" w:rsidP="007E701A">
      <w:pPr>
        <w:rPr>
          <w:sz w:val="24"/>
          <w:szCs w:val="24"/>
          <w:u w:val="single"/>
        </w:rPr>
      </w:pPr>
      <w:r w:rsidRPr="002F7E0B">
        <w:rPr>
          <w:sz w:val="24"/>
          <w:szCs w:val="24"/>
          <w:u w:val="single"/>
        </w:rPr>
        <w:lastRenderedPageBreak/>
        <w:t>Tvorba dotačního programu</w:t>
      </w:r>
    </w:p>
    <w:p w14:paraId="6EFD998C" w14:textId="77777777" w:rsidR="007E701A" w:rsidRDefault="007E701A" w:rsidP="007E701A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07488D80" wp14:editId="5A378317">
            <wp:simplePos x="0" y="0"/>
            <wp:positionH relativeFrom="margin">
              <wp:align>center</wp:align>
            </wp:positionH>
            <wp:positionV relativeFrom="paragraph">
              <wp:posOffset>76200</wp:posOffset>
            </wp:positionV>
            <wp:extent cx="6381750" cy="3185951"/>
            <wp:effectExtent l="19050" t="19050" r="19050" b="14605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3185951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87218" w14:textId="69B52FF8" w:rsidR="007E701A" w:rsidRDefault="00A37720" w:rsidP="007E701A">
      <w:pPr>
        <w:rPr>
          <w:sz w:val="24"/>
          <w:szCs w:val="24"/>
        </w:rPr>
      </w:pPr>
      <w:r>
        <w:rPr>
          <w:sz w:val="24"/>
          <w:szCs w:val="24"/>
        </w:rPr>
        <w:t>Tvorba</w:t>
      </w:r>
      <w:r w:rsidR="00FD0D81">
        <w:rPr>
          <w:sz w:val="24"/>
          <w:szCs w:val="24"/>
        </w:rPr>
        <w:t xml:space="preserve"> a vyplňování probíhá</w:t>
      </w:r>
      <w:r w:rsidR="007E701A">
        <w:rPr>
          <w:sz w:val="24"/>
          <w:szCs w:val="24"/>
        </w:rPr>
        <w:t xml:space="preserve"> dobře, až na několik chyb</w:t>
      </w:r>
      <w:r w:rsidR="00FD0D81">
        <w:rPr>
          <w:sz w:val="24"/>
          <w:szCs w:val="24"/>
        </w:rPr>
        <w:t>.</w:t>
      </w:r>
      <w:r w:rsidR="007E701A">
        <w:rPr>
          <w:sz w:val="24"/>
          <w:szCs w:val="24"/>
        </w:rPr>
        <w:t xml:space="preserve"> </w:t>
      </w:r>
      <w:r w:rsidR="00FD0D81">
        <w:rPr>
          <w:sz w:val="24"/>
          <w:szCs w:val="24"/>
        </w:rPr>
        <w:t>F</w:t>
      </w:r>
      <w:r w:rsidR="007E701A" w:rsidRPr="003E5909">
        <w:rPr>
          <w:sz w:val="24"/>
          <w:szCs w:val="24"/>
        </w:rPr>
        <w:t xml:space="preserve">unguje bohužel </w:t>
      </w:r>
      <w:r w:rsidR="007E701A">
        <w:rPr>
          <w:sz w:val="24"/>
          <w:szCs w:val="24"/>
        </w:rPr>
        <w:t xml:space="preserve">jen v již nepodporovaném prohlížeči Internet </w:t>
      </w:r>
      <w:proofErr w:type="spellStart"/>
      <w:proofErr w:type="gramStart"/>
      <w:r w:rsidR="007E701A">
        <w:rPr>
          <w:sz w:val="24"/>
          <w:szCs w:val="24"/>
        </w:rPr>
        <w:t>explorer</w:t>
      </w:r>
      <w:proofErr w:type="spellEnd"/>
      <w:proofErr w:type="gramEnd"/>
      <w:r w:rsidR="007E701A">
        <w:rPr>
          <w:sz w:val="24"/>
          <w:szCs w:val="24"/>
        </w:rPr>
        <w:t xml:space="preserve"> a to pouze v režimu kompatibilního zobrazení.</w:t>
      </w:r>
    </w:p>
    <w:p w14:paraId="033DBB4B" w14:textId="77777777" w:rsidR="007E701A" w:rsidRDefault="007E701A" w:rsidP="007E701A">
      <w:pPr>
        <w:contextualSpacing/>
        <w:rPr>
          <w:sz w:val="24"/>
          <w:szCs w:val="24"/>
        </w:rPr>
      </w:pPr>
      <w:r>
        <w:rPr>
          <w:sz w:val="24"/>
          <w:szCs w:val="24"/>
        </w:rPr>
        <w:t>Lze v něm zadat tyto položky:</w:t>
      </w:r>
    </w:p>
    <w:p w14:paraId="7246E50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Název programu </w:t>
      </w:r>
    </w:p>
    <w:p w14:paraId="24CDA4B3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Stav </w:t>
      </w:r>
      <w:r>
        <w:rPr>
          <w:sz w:val="24"/>
          <w:szCs w:val="24"/>
        </w:rPr>
        <w:t>– číselník (rozpracovaný, ke schválení, schválený, ke zveřejnění, zveřejněný a archivovaný)</w:t>
      </w:r>
    </w:p>
    <w:p w14:paraId="00343F5F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od </w:t>
      </w:r>
    </w:p>
    <w:p w14:paraId="6F6FD8E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Aktivní do </w:t>
      </w:r>
    </w:p>
    <w:p w14:paraId="30E11B5E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Program schválen </w:t>
      </w:r>
    </w:p>
    <w:p w14:paraId="46E3BA58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Datum schválení </w:t>
      </w:r>
    </w:p>
    <w:p w14:paraId="2970899A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Číslo usnesení </w:t>
      </w:r>
    </w:p>
    <w:p w14:paraId="5D5BA54C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Objem finančních prostředků </w:t>
      </w:r>
    </w:p>
    <w:p w14:paraId="1FE131F9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Cíl/účel programu </w:t>
      </w:r>
      <w:r>
        <w:rPr>
          <w:sz w:val="24"/>
          <w:szCs w:val="24"/>
        </w:rPr>
        <w:t>(omezený počet znaků)</w:t>
      </w:r>
    </w:p>
    <w:p w14:paraId="1D46DD60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Příjem žádostí </w:t>
      </w:r>
    </w:p>
    <w:p w14:paraId="42A75D07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Územní lokalizace </w:t>
      </w:r>
    </w:p>
    <w:p w14:paraId="29A8B561" w14:textId="77777777" w:rsidR="007E701A" w:rsidRPr="008044F0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Administrátor </w:t>
      </w:r>
    </w:p>
    <w:p w14:paraId="484309ED" w14:textId="77777777" w:rsidR="007E701A" w:rsidRDefault="007E701A" w:rsidP="007E701A">
      <w:pPr>
        <w:pStyle w:val="Odstavecseseznamem"/>
        <w:numPr>
          <w:ilvl w:val="0"/>
          <w:numId w:val="48"/>
        </w:numPr>
        <w:spacing w:before="0" w:after="160"/>
        <w:rPr>
          <w:sz w:val="24"/>
          <w:szCs w:val="24"/>
        </w:rPr>
      </w:pPr>
      <w:r w:rsidRPr="008044F0">
        <w:rPr>
          <w:sz w:val="24"/>
          <w:szCs w:val="24"/>
        </w:rPr>
        <w:t xml:space="preserve">Kontaktní osoba </w:t>
      </w:r>
      <w:r>
        <w:rPr>
          <w:sz w:val="24"/>
          <w:szCs w:val="24"/>
        </w:rPr>
        <w:t>(až 3 možné kontakty)</w:t>
      </w:r>
    </w:p>
    <w:p w14:paraId="4EE0B212" w14:textId="01834B58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Problémem je, že </w:t>
      </w:r>
      <w:r w:rsidRPr="008D5A14">
        <w:rPr>
          <w:b/>
          <w:bCs/>
          <w:sz w:val="24"/>
          <w:szCs w:val="24"/>
        </w:rPr>
        <w:t xml:space="preserve">číselník pro stav má příliš mnoho položek, stačily by 2 a to </w:t>
      </w:r>
      <w:r w:rsidRPr="008D5A14">
        <w:rPr>
          <w:b/>
          <w:bCs/>
          <w:i/>
          <w:iCs/>
          <w:sz w:val="24"/>
          <w:szCs w:val="24"/>
        </w:rPr>
        <w:t>rozpracovaný</w:t>
      </w:r>
      <w:r w:rsidRPr="008D5A14">
        <w:rPr>
          <w:b/>
          <w:bCs/>
          <w:sz w:val="24"/>
          <w:szCs w:val="24"/>
        </w:rPr>
        <w:t xml:space="preserve"> a </w:t>
      </w:r>
      <w:r w:rsidRPr="008D5A14">
        <w:rPr>
          <w:b/>
          <w:bCs/>
          <w:i/>
          <w:iCs/>
          <w:sz w:val="24"/>
          <w:szCs w:val="24"/>
        </w:rPr>
        <w:t>zveřejněný</w:t>
      </w:r>
      <w:r>
        <w:rPr>
          <w:sz w:val="24"/>
          <w:szCs w:val="24"/>
        </w:rPr>
        <w:t xml:space="preserve">. Nikdo totiž zveřejňování neschvaluje a mezistupně jsou zbytečné. Další problém tohoto redakčního systému je </w:t>
      </w:r>
      <w:r w:rsidRPr="008D5A14">
        <w:rPr>
          <w:b/>
          <w:bCs/>
          <w:sz w:val="24"/>
          <w:szCs w:val="24"/>
        </w:rPr>
        <w:t>omezený počet znaků při vyplňování účelu programu</w:t>
      </w:r>
      <w:r>
        <w:rPr>
          <w:sz w:val="24"/>
          <w:szCs w:val="24"/>
        </w:rPr>
        <w:t>.</w:t>
      </w:r>
      <w:r w:rsidR="00E04E2E">
        <w:rPr>
          <w:sz w:val="24"/>
          <w:szCs w:val="24"/>
        </w:rPr>
        <w:t xml:space="preserve"> Při </w:t>
      </w:r>
      <w:r w:rsidR="00136DE2">
        <w:rPr>
          <w:sz w:val="24"/>
          <w:szCs w:val="24"/>
        </w:rPr>
        <w:t>uložení textu</w:t>
      </w:r>
      <w:r w:rsidR="00A37720">
        <w:rPr>
          <w:sz w:val="24"/>
          <w:szCs w:val="24"/>
        </w:rPr>
        <w:t>, kdy je překročen limit znaků, systém hodí chybovou hlášku a musí se vše vyplnit znovu</w:t>
      </w:r>
      <w:r w:rsidR="00BD6EBE">
        <w:rPr>
          <w:sz w:val="24"/>
          <w:szCs w:val="24"/>
        </w:rPr>
        <w:t xml:space="preserve"> a zkoušet kolik znaků systém vezme</w:t>
      </w:r>
      <w:r w:rsidR="00A37720">
        <w:rPr>
          <w:sz w:val="24"/>
          <w:szCs w:val="24"/>
        </w:rPr>
        <w:t>.</w:t>
      </w:r>
    </w:p>
    <w:p w14:paraId="1D1C48BD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611F3939" w14:textId="7C74EAF8" w:rsidR="007E701A" w:rsidRPr="001018C7" w:rsidRDefault="005E6257" w:rsidP="007E701A">
      <w:pPr>
        <w:rPr>
          <w:sz w:val="24"/>
          <w:szCs w:val="24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2A4B70DE" wp14:editId="0541C177">
            <wp:simplePos x="0" y="0"/>
            <wp:positionH relativeFrom="margin">
              <wp:posOffset>-240030</wp:posOffset>
            </wp:positionH>
            <wp:positionV relativeFrom="paragraph">
              <wp:posOffset>304800</wp:posOffset>
            </wp:positionV>
            <wp:extent cx="6417945" cy="4382770"/>
            <wp:effectExtent l="19050" t="19050" r="20955" b="17780"/>
            <wp:wrapTopAndBottom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17945" cy="438277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701A" w:rsidRPr="001018C7">
        <w:rPr>
          <w:sz w:val="24"/>
          <w:szCs w:val="24"/>
          <w:u w:val="single"/>
        </w:rPr>
        <w:t>Dotační tituly</w:t>
      </w:r>
    </w:p>
    <w:p w14:paraId="05E33340" w14:textId="48C9B015" w:rsidR="007E701A" w:rsidRDefault="007E701A" w:rsidP="007E701A">
      <w:pPr>
        <w:rPr>
          <w:sz w:val="24"/>
          <w:szCs w:val="24"/>
        </w:rPr>
      </w:pPr>
    </w:p>
    <w:p w14:paraId="7831D52B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>V záložce Dotační tituly lze zadat tyto údaje:</w:t>
      </w:r>
    </w:p>
    <w:p w14:paraId="2ACBD84B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Název titulu   </w:t>
      </w:r>
    </w:p>
    <w:p w14:paraId="693590E2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Příjemci podpory     </w:t>
      </w:r>
    </w:p>
    <w:p w14:paraId="47040D8F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Minimální výše podpory     </w:t>
      </w:r>
    </w:p>
    <w:p w14:paraId="01891087" w14:textId="77777777" w:rsidR="007E701A" w:rsidRPr="002F7E0B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 xml:space="preserve">Maximální výše podpory  </w:t>
      </w:r>
    </w:p>
    <w:p w14:paraId="024BBBE6" w14:textId="77777777" w:rsidR="007E701A" w:rsidRDefault="007E701A" w:rsidP="007E701A">
      <w:pPr>
        <w:pStyle w:val="Odstavecseseznamem"/>
        <w:numPr>
          <w:ilvl w:val="0"/>
          <w:numId w:val="49"/>
        </w:numPr>
        <w:spacing w:before="0" w:after="160"/>
        <w:rPr>
          <w:sz w:val="24"/>
          <w:szCs w:val="24"/>
        </w:rPr>
      </w:pPr>
      <w:r w:rsidRPr="002F7E0B">
        <w:rPr>
          <w:sz w:val="24"/>
          <w:szCs w:val="24"/>
        </w:rPr>
        <w:t>Minimální spoluúčast</w:t>
      </w:r>
    </w:p>
    <w:p w14:paraId="2E742A84" w14:textId="7777777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vytvořit několik dotačních titulů </w:t>
      </w:r>
      <w:r w:rsidRPr="009C7185">
        <w:rPr>
          <w:b/>
          <w:bCs/>
          <w:sz w:val="24"/>
          <w:szCs w:val="24"/>
        </w:rPr>
        <w:t>nelze však již měnit jejich pořadí</w:t>
      </w:r>
      <w:r>
        <w:rPr>
          <w:sz w:val="24"/>
          <w:szCs w:val="24"/>
        </w:rPr>
        <w:t>, jen vytvořit znovu.</w:t>
      </w:r>
    </w:p>
    <w:p w14:paraId="398FE5A0" w14:textId="02192E67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Na další záložce je výběr jednotlivých možných právních subjektivit žadatele z číselníku, který následně </w:t>
      </w:r>
      <w:proofErr w:type="gramStart"/>
      <w:r>
        <w:rPr>
          <w:sz w:val="24"/>
          <w:szCs w:val="24"/>
        </w:rPr>
        <w:t>slouží</w:t>
      </w:r>
      <w:proofErr w:type="gramEnd"/>
      <w:r>
        <w:rPr>
          <w:sz w:val="24"/>
          <w:szCs w:val="24"/>
        </w:rPr>
        <w:t xml:space="preserve"> pro žadatele při vyhledávání dotačních programů dle právní subjektivity. </w:t>
      </w:r>
      <w:r w:rsidR="009C7185">
        <w:rPr>
          <w:sz w:val="24"/>
          <w:szCs w:val="24"/>
        </w:rPr>
        <w:t>B</w:t>
      </w:r>
      <w:r>
        <w:rPr>
          <w:sz w:val="24"/>
          <w:szCs w:val="24"/>
        </w:rPr>
        <w:t xml:space="preserve">ohužel </w:t>
      </w:r>
      <w:r w:rsidRPr="009C7185">
        <w:rPr>
          <w:b/>
          <w:bCs/>
          <w:sz w:val="24"/>
          <w:szCs w:val="24"/>
        </w:rPr>
        <w:t>lze uložit i pokud není vybrána žádná položka z tohoto číselníku</w:t>
      </w:r>
      <w:r>
        <w:rPr>
          <w:sz w:val="24"/>
          <w:szCs w:val="24"/>
        </w:rPr>
        <w:t xml:space="preserve">. </w:t>
      </w:r>
    </w:p>
    <w:p w14:paraId="60690A3F" w14:textId="77777777" w:rsidR="007E701A" w:rsidRDefault="007E701A" w:rsidP="007E701A">
      <w:pPr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br w:type="page"/>
      </w:r>
    </w:p>
    <w:p w14:paraId="38BAF040" w14:textId="164D6E70" w:rsidR="007E701A" w:rsidRPr="001018C7" w:rsidRDefault="009008DF" w:rsidP="007E701A">
      <w:pPr>
        <w:rPr>
          <w:sz w:val="24"/>
          <w:szCs w:val="24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47C9DF67" wp14:editId="13B6EDDF">
            <wp:simplePos x="0" y="0"/>
            <wp:positionH relativeFrom="margin">
              <wp:posOffset>-306705</wp:posOffset>
            </wp:positionH>
            <wp:positionV relativeFrom="paragraph">
              <wp:posOffset>333375</wp:posOffset>
            </wp:positionV>
            <wp:extent cx="6590665" cy="3200400"/>
            <wp:effectExtent l="19050" t="19050" r="19685" b="19050"/>
            <wp:wrapTopAndBottom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078"/>
                    <a:stretch/>
                  </pic:blipFill>
                  <pic:spPr bwMode="auto">
                    <a:xfrm>
                      <a:off x="0" y="0"/>
                      <a:ext cx="6590665" cy="3200400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701A" w:rsidRPr="001018C7">
        <w:rPr>
          <w:sz w:val="24"/>
          <w:szCs w:val="24"/>
          <w:u w:val="single"/>
        </w:rPr>
        <w:t>Přílohy</w:t>
      </w:r>
    </w:p>
    <w:p w14:paraId="61112DC6" w14:textId="538A9339" w:rsidR="007E701A" w:rsidRDefault="007E701A" w:rsidP="007E701A">
      <w:pPr>
        <w:rPr>
          <w:sz w:val="24"/>
          <w:szCs w:val="24"/>
        </w:rPr>
      </w:pPr>
      <w:r>
        <w:rPr>
          <w:sz w:val="24"/>
          <w:szCs w:val="24"/>
        </w:rPr>
        <w:t xml:space="preserve">Lze přidávat jednotlivé dokumenty ke stažení pro konkrétní program, </w:t>
      </w:r>
      <w:r w:rsidRPr="009C7185">
        <w:rPr>
          <w:b/>
          <w:bCs/>
          <w:sz w:val="24"/>
          <w:szCs w:val="24"/>
        </w:rPr>
        <w:t>které však musí být uloženy nejprve v Uploadu portálu</w:t>
      </w:r>
      <w:r>
        <w:rPr>
          <w:sz w:val="24"/>
          <w:szCs w:val="24"/>
        </w:rPr>
        <w:t xml:space="preserve">. </w:t>
      </w:r>
      <w:r w:rsidRPr="009C7185">
        <w:rPr>
          <w:b/>
          <w:bCs/>
          <w:sz w:val="24"/>
          <w:szCs w:val="24"/>
        </w:rPr>
        <w:t>Nelze dodatečně měnit jejich pořadí</w:t>
      </w:r>
      <w:r>
        <w:rPr>
          <w:sz w:val="24"/>
          <w:szCs w:val="24"/>
        </w:rPr>
        <w:t xml:space="preserve"> a v případě, že uživatel požaduje změnu, musí vymazat všechny přílohy předcházející příloze jejíž pořadí chce změnit.</w:t>
      </w:r>
    </w:p>
    <w:p w14:paraId="0BFE3DD5" w14:textId="4B42147B" w:rsidR="00446DC0" w:rsidRDefault="00446DC0" w:rsidP="007E701A">
      <w:pPr>
        <w:rPr>
          <w:sz w:val="24"/>
          <w:szCs w:val="24"/>
          <w:u w:val="single"/>
        </w:rPr>
      </w:pPr>
    </w:p>
    <w:p w14:paraId="6B15E4C3" w14:textId="41189344" w:rsidR="007E701A" w:rsidRDefault="00F86C76" w:rsidP="007E701A">
      <w:pPr>
        <w:rPr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724A4FA2" wp14:editId="2F4C8832">
            <wp:simplePos x="0" y="0"/>
            <wp:positionH relativeFrom="margin">
              <wp:align>center</wp:align>
            </wp:positionH>
            <wp:positionV relativeFrom="paragraph">
              <wp:posOffset>323850</wp:posOffset>
            </wp:positionV>
            <wp:extent cx="6273800" cy="3381375"/>
            <wp:effectExtent l="19050" t="19050" r="12700" b="28575"/>
            <wp:wrapTopAndBottom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44"/>
                    <a:stretch/>
                  </pic:blipFill>
                  <pic:spPr bwMode="auto">
                    <a:xfrm>
                      <a:off x="0" y="0"/>
                      <a:ext cx="6273800" cy="3381375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701A" w:rsidRPr="00CB2588">
        <w:rPr>
          <w:sz w:val="24"/>
          <w:szCs w:val="24"/>
          <w:u w:val="single"/>
        </w:rPr>
        <w:t>Upload</w:t>
      </w:r>
    </w:p>
    <w:p w14:paraId="6B20B72B" w14:textId="5D0F25C9" w:rsidR="007E701A" w:rsidRDefault="007E701A" w:rsidP="007E701A">
      <w:pPr>
        <w:rPr>
          <w:sz w:val="24"/>
          <w:szCs w:val="24"/>
        </w:rPr>
      </w:pPr>
      <w:r w:rsidRPr="00CB2588">
        <w:rPr>
          <w:sz w:val="24"/>
          <w:szCs w:val="24"/>
        </w:rPr>
        <w:t xml:space="preserve">Upload </w:t>
      </w:r>
      <w:proofErr w:type="gramStart"/>
      <w:r w:rsidRPr="00CB2588">
        <w:rPr>
          <w:sz w:val="24"/>
          <w:szCs w:val="24"/>
        </w:rPr>
        <w:t>s</w:t>
      </w:r>
      <w:r>
        <w:rPr>
          <w:sz w:val="24"/>
          <w:szCs w:val="24"/>
        </w:rPr>
        <w:t>louží</w:t>
      </w:r>
      <w:proofErr w:type="gramEnd"/>
      <w:r>
        <w:rPr>
          <w:sz w:val="24"/>
          <w:szCs w:val="24"/>
        </w:rPr>
        <w:t xml:space="preserve"> k nahrávání dokumentů na server. </w:t>
      </w:r>
      <w:r w:rsidRPr="009C7185">
        <w:rPr>
          <w:b/>
          <w:bCs/>
          <w:sz w:val="24"/>
          <w:szCs w:val="24"/>
        </w:rPr>
        <w:t>Nelze však měnit název souboru</w:t>
      </w:r>
      <w:r>
        <w:rPr>
          <w:sz w:val="24"/>
          <w:szCs w:val="24"/>
        </w:rPr>
        <w:t>, který bude zveřejněn. Je proto nutné soubor již na lokálním disku uživatele redakčního systému pojmenovat tak, jak je třeba, aby se jmenoval odkaz na něj v dokumentech ke stažení. Naštěstí nevadí mezery a podporuje diakritiku.</w:t>
      </w:r>
    </w:p>
    <w:sectPr w:rsidR="007E701A" w:rsidSect="009702FE">
      <w:headerReference w:type="default" r:id="rId25"/>
      <w:footerReference w:type="default" r:id="rId26"/>
      <w:footerReference w:type="first" r:id="rId27"/>
      <w:pgSz w:w="11907" w:h="16839" w:code="9"/>
      <w:pgMar w:top="1560" w:right="1134" w:bottom="1276" w:left="1418" w:header="720" w:footer="476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E63682" w14:textId="77777777" w:rsidR="005300E8" w:rsidRDefault="005300E8">
      <w:r>
        <w:separator/>
      </w:r>
    </w:p>
  </w:endnote>
  <w:endnote w:type="continuationSeparator" w:id="0">
    <w:p w14:paraId="415D7E91" w14:textId="77777777" w:rsidR="005300E8" w:rsidRDefault="005300E8">
      <w:r>
        <w:continuationSeparator/>
      </w:r>
    </w:p>
  </w:endnote>
  <w:endnote w:type="continuationNotice" w:id="1">
    <w:p w14:paraId="742FFEF3" w14:textId="77777777" w:rsidR="005300E8" w:rsidRDefault="005300E8">
      <w:pPr>
        <w:spacing w:before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Symbol">
    <w:altName w:val="Calibri"/>
    <w:charset w:val="EE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sz w:val="18"/>
        <w:szCs w:val="18"/>
      </w:rPr>
      <w:id w:val="-818653524"/>
      <w:docPartObj>
        <w:docPartGallery w:val="Page Numbers (Bottom of Page)"/>
        <w:docPartUnique/>
      </w:docPartObj>
    </w:sdtPr>
    <w:sdtEndPr/>
    <w:sdtContent>
      <w:p w14:paraId="6C5460CA" w14:textId="3075B755" w:rsidR="00DC1D94" w:rsidRPr="002066DC" w:rsidRDefault="00DC1D94" w:rsidP="00936AE8">
        <w:pPr>
          <w:pStyle w:val="Zpat"/>
          <w:tabs>
            <w:tab w:val="clear" w:pos="4320"/>
            <w:tab w:val="clear" w:pos="8640"/>
            <w:tab w:val="center" w:pos="4962"/>
            <w:tab w:val="right" w:pos="9072"/>
          </w:tabs>
          <w:rPr>
            <w:sz w:val="18"/>
            <w:szCs w:val="18"/>
          </w:rPr>
        </w:pPr>
        <w:r w:rsidRPr="0077592E">
          <w:rPr>
            <w:sz w:val="18"/>
            <w:szCs w:val="18"/>
          </w:rPr>
          <w:t>zd</w:t>
        </w:r>
        <w:r>
          <w:rPr>
            <w:sz w:val="18"/>
            <w:szCs w:val="18"/>
          </w:rPr>
          <w:t>r</w:t>
        </w:r>
        <w:r w:rsidRPr="0077592E">
          <w:rPr>
            <w:sz w:val="18"/>
            <w:szCs w:val="18"/>
          </w:rPr>
          <w:t xml:space="preserve">oj: </w:t>
        </w:r>
        <w:r w:rsidRPr="00936AE8">
          <w:rPr>
            <w:spacing w:val="-10"/>
            <w:sz w:val="18"/>
            <w:szCs w:val="18"/>
          </w:rPr>
          <w:fldChar w:fldCharType="begin"/>
        </w:r>
        <w:r w:rsidRPr="00936AE8">
          <w:rPr>
            <w:spacing w:val="-10"/>
            <w:sz w:val="18"/>
            <w:szCs w:val="18"/>
          </w:rPr>
          <w:instrText xml:space="preserve"> FILENAME   \* MERGEFORMAT </w:instrText>
        </w:r>
        <w:r w:rsidRPr="00936AE8">
          <w:rPr>
            <w:spacing w:val="-10"/>
            <w:sz w:val="18"/>
            <w:szCs w:val="18"/>
          </w:rPr>
          <w:fldChar w:fldCharType="separate"/>
        </w:r>
        <w:r w:rsidR="007E701A">
          <w:rPr>
            <w:noProof/>
            <w:spacing w:val="-10"/>
            <w:sz w:val="18"/>
            <w:szCs w:val="18"/>
          </w:rPr>
          <w:t>JmK-Dotační systém-ZD-P5-Současný dotačí portál.docx</w:t>
        </w:r>
        <w:r w:rsidRPr="00936AE8">
          <w:rPr>
            <w:spacing w:val="-10"/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ab/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DOCPROPERTY  Company  \* MERGEFORMAT </w:instrText>
        </w:r>
        <w:r w:rsidRPr="0077592E">
          <w:rPr>
            <w:sz w:val="18"/>
            <w:szCs w:val="18"/>
          </w:rPr>
          <w:fldChar w:fldCharType="separate"/>
        </w:r>
        <w:r w:rsidR="007E701A">
          <w:rPr>
            <w:sz w:val="18"/>
            <w:szCs w:val="18"/>
          </w:rPr>
          <w:t>Jihomoravský kraj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ab/>
          <w:t xml:space="preserve">strana 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>PAGE   \* MERGEFORMAT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12</w:t>
        </w:r>
        <w:r w:rsidRPr="0077592E">
          <w:rPr>
            <w:sz w:val="18"/>
            <w:szCs w:val="18"/>
          </w:rPr>
          <w:fldChar w:fldCharType="end"/>
        </w:r>
        <w:r w:rsidRPr="0077592E">
          <w:rPr>
            <w:sz w:val="18"/>
            <w:szCs w:val="18"/>
          </w:rPr>
          <w:t>/</w:t>
        </w:r>
        <w:r w:rsidRPr="0077592E">
          <w:rPr>
            <w:sz w:val="18"/>
            <w:szCs w:val="18"/>
          </w:rPr>
          <w:fldChar w:fldCharType="begin"/>
        </w:r>
        <w:r w:rsidRPr="0077592E">
          <w:rPr>
            <w:sz w:val="18"/>
            <w:szCs w:val="18"/>
          </w:rPr>
          <w:instrText xml:space="preserve"> NUMPAGES   \* MERGEFORMAT </w:instrText>
        </w:r>
        <w:r w:rsidRPr="0077592E">
          <w:rPr>
            <w:sz w:val="18"/>
            <w:szCs w:val="18"/>
          </w:rPr>
          <w:fldChar w:fldCharType="separate"/>
        </w:r>
        <w:r>
          <w:rPr>
            <w:noProof/>
            <w:sz w:val="18"/>
            <w:szCs w:val="18"/>
          </w:rPr>
          <w:t>15</w:t>
        </w:r>
        <w:r w:rsidRPr="0077592E">
          <w:rPr>
            <w:noProof/>
            <w:sz w:val="18"/>
            <w:szCs w:val="1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E8A9D" w14:textId="246F5DC2" w:rsidR="00DC1D94" w:rsidRPr="00E75E7F" w:rsidRDefault="00DC1D94" w:rsidP="007576C1">
    <w:pPr>
      <w:pStyle w:val="Copyrignt"/>
    </w:pPr>
    <w:r w:rsidRPr="00E75E7F">
      <w:t xml:space="preserve">Copyright © </w:t>
    </w:r>
    <w:r>
      <w:fldChar w:fldCharType="begin"/>
    </w:r>
    <w:r>
      <w:instrText xml:space="preserve"> DATE  \@ "yyyy"  \* MERGEFORMAT </w:instrText>
    </w:r>
    <w:r>
      <w:fldChar w:fldCharType="separate"/>
    </w:r>
    <w:r w:rsidR="004817A4">
      <w:t>2022</w:t>
    </w:r>
    <w:r>
      <w:fldChar w:fldCharType="end"/>
    </w:r>
    <w:r>
      <w:t>,</w:t>
    </w:r>
    <w:r w:rsidRPr="00E75E7F">
      <w:t xml:space="preserve"> </w:t>
    </w:r>
    <w:fldSimple w:instr="DOCPROPERTY Company \* MERGEFORMAT">
      <w:r w:rsidR="007E701A">
        <w:t>Jihomoravský kraj</w:t>
      </w:r>
    </w:fldSimple>
    <w:r w:rsidR="00F85BBA">
      <w:t xml:space="preserve">, </w:t>
    </w:r>
    <w:fldSimple w:instr="DOCPROPERTY  Category  \* MERGEFORMAT">
      <w:r w:rsidR="007E701A">
        <w:t>Sperling, s.r.o.</w:t>
      </w:r>
    </w:fldSimple>
    <w:r w:rsidRPr="00E75E7F">
      <w:t xml:space="preserve"> Všechna práva jsou vyhrazena.</w:t>
    </w:r>
  </w:p>
  <w:p w14:paraId="50653852" w14:textId="3A4D45F0" w:rsidR="00DC1D94" w:rsidRDefault="00DC1D94" w:rsidP="007576C1">
    <w:pPr>
      <w:pStyle w:val="Copyrignt"/>
    </w:pPr>
    <w:r w:rsidRPr="00E75E7F">
      <w:t>Žádná část této publikace nesmí být kopírována</w:t>
    </w:r>
    <w:r>
      <w:t>,</w:t>
    </w:r>
    <w:r w:rsidRPr="00E75E7F">
      <w:t xml:space="preserve"> fotografována nebo překládána bez přímého svolení </w:t>
    </w:r>
    <w:r>
      <w:t>oprávněného vykonavatele majetkových autorských práv na autorské dílo, které je vyjádřeno prostřednictvím tohoto dokumentu.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1AA05E" w14:textId="77777777" w:rsidR="005300E8" w:rsidRDefault="005300E8">
      <w:r>
        <w:separator/>
      </w:r>
    </w:p>
  </w:footnote>
  <w:footnote w:type="continuationSeparator" w:id="0">
    <w:p w14:paraId="29267B66" w14:textId="77777777" w:rsidR="005300E8" w:rsidRDefault="005300E8">
      <w:r>
        <w:separator/>
      </w:r>
    </w:p>
  </w:footnote>
  <w:footnote w:type="continuationNotice" w:id="1">
    <w:p w14:paraId="1A90BCDF" w14:textId="77777777" w:rsidR="005300E8" w:rsidRDefault="005300E8">
      <w:pPr>
        <w:rPr>
          <w:i/>
          <w:iCs/>
          <w:sz w:val="18"/>
          <w:szCs w:val="20"/>
        </w:rPr>
      </w:pPr>
      <w:r>
        <w:rPr>
          <w:i/>
          <w:iCs/>
          <w:sz w:val="18"/>
          <w:szCs w:val="20"/>
        </w:rPr>
        <w:t>(poznámka pod čarou – pokračování)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BA4DC" w14:textId="1E5D4EC6" w:rsidR="00DC1D94" w:rsidRDefault="005300E8" w:rsidP="00B66040">
    <w:pPr>
      <w:pStyle w:val="Copyrignt"/>
      <w:tabs>
        <w:tab w:val="clear" w:pos="5103"/>
        <w:tab w:val="center" w:pos="4536"/>
      </w:tabs>
    </w:pPr>
    <w:fldSimple w:instr="DOCPROPERTY Company \* MERGEFORMAT">
      <w:r w:rsidR="007E701A">
        <w:t>Jihomoravský kraj</w:t>
      </w:r>
    </w:fldSimple>
    <w:r w:rsidR="00DC1D94">
      <w:tab/>
    </w:r>
    <w:fldSimple w:instr="SUBJECT \* MERGEFORMAT">
      <w:r w:rsidR="007E701A">
        <w:t>Dotační systém</w:t>
      </w:r>
    </w:fldSimple>
    <w:r w:rsidR="007E701A">
      <w:tab/>
    </w:r>
    <w:r w:rsidR="00B26AA6">
      <w:fldChar w:fldCharType="begin"/>
    </w:r>
    <w:r w:rsidR="00B26AA6">
      <w:instrText>Title \* MERGEFORMAT</w:instrText>
    </w:r>
    <w:r w:rsidR="00B26AA6">
      <w:fldChar w:fldCharType="separate"/>
    </w:r>
    <w:r w:rsidR="007E701A">
      <w:t>Současný dotační portál</w:t>
    </w:r>
    <w:r w:rsidR="00B26AA6">
      <w:fldChar w:fldCharType="end"/>
    </w:r>
  </w:p>
  <w:p w14:paraId="40ECA7D9" w14:textId="2030918A" w:rsidR="00DC1D94" w:rsidRPr="00B66040" w:rsidRDefault="00DC1D94" w:rsidP="00EF436F">
    <w:pPr>
      <w:pStyle w:val="Copyrignt"/>
      <w:tabs>
        <w:tab w:val="clear" w:pos="5103"/>
        <w:tab w:val="center" w:pos="4536"/>
      </w:tabs>
      <w:jc w:val="both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FB467F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D8F0F80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B02876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1FE672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FC0340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69B22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6C7E8C9A"/>
    <w:lvl w:ilvl="0">
      <w:start w:val="1"/>
      <w:numFmt w:val="lowerRoman"/>
      <w:pStyle w:val="Seznamsodrkami3"/>
      <w:lvlText w:val="%1)"/>
      <w:lvlJc w:val="right"/>
      <w:pPr>
        <w:ind w:left="926" w:hanging="360"/>
      </w:pPr>
      <w:rPr>
        <w:rFonts w:hint="default"/>
      </w:rPr>
    </w:lvl>
  </w:abstractNum>
  <w:abstractNum w:abstractNumId="7" w15:restartNumberingAfterBreak="0">
    <w:nsid w:val="FFFFFF88"/>
    <w:multiLevelType w:val="singleLevel"/>
    <w:tmpl w:val="97B476F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00000004"/>
    <w:multiLevelType w:val="multilevel"/>
    <w:tmpl w:val="62CA6A9C"/>
    <w:name w:val="WW8Num4"/>
    <w:lvl w:ilvl="0">
      <w:start w:val="1"/>
      <w:numFmt w:val="bullet"/>
      <w:pStyle w:val="odstaveclnku"/>
      <w:suff w:val="nothing"/>
      <w:lvlText w:val="‒"/>
      <w:lvlJc w:val="left"/>
      <w:pPr>
        <w:tabs>
          <w:tab w:val="num" w:pos="0"/>
        </w:tabs>
        <w:ind w:left="567" w:hanging="567"/>
      </w:pPr>
      <w:rPr>
        <w:rFonts w:ascii="Segoe UI" w:hAnsi="Segoe UI" w:cs="OpenSymbol"/>
      </w:rPr>
    </w:lvl>
    <w:lvl w:ilvl="1">
      <w:start w:val="1"/>
      <w:numFmt w:val="decimal"/>
      <w:lvlText w:val="%2)"/>
      <w:lvlJc w:val="left"/>
      <w:pPr>
        <w:tabs>
          <w:tab w:val="num" w:pos="567"/>
        </w:tabs>
        <w:ind w:left="567" w:hanging="567"/>
      </w:pPr>
    </w:lvl>
    <w:lvl w:ilvl="2">
      <w:start w:val="1"/>
      <w:numFmt w:val="lowerLetter"/>
      <w:lvlText w:val="%3)"/>
      <w:lvlJc w:val="left"/>
      <w:pPr>
        <w:tabs>
          <w:tab w:val="num" w:pos="1276"/>
        </w:tabs>
        <w:ind w:left="1276" w:hanging="709"/>
      </w:pPr>
    </w:lvl>
    <w:lvl w:ilvl="3">
      <w:start w:val="1"/>
      <w:numFmt w:val="lowerLetter"/>
      <w:lvlText w:val="%4."/>
      <w:lvlJc w:val="left"/>
      <w:pPr>
        <w:tabs>
          <w:tab w:val="num" w:pos="2268"/>
        </w:tabs>
        <w:ind w:left="2268" w:hanging="425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9" w15:restartNumberingAfterBreak="0">
    <w:nsid w:val="06B04187"/>
    <w:multiLevelType w:val="hybridMultilevel"/>
    <w:tmpl w:val="2D6CF2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09B9322B"/>
    <w:multiLevelType w:val="hybridMultilevel"/>
    <w:tmpl w:val="4984BCD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40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F5C7D67"/>
    <w:multiLevelType w:val="hybridMultilevel"/>
    <w:tmpl w:val="39445324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4A1075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A6A7FC1"/>
    <w:multiLevelType w:val="hybridMultilevel"/>
    <w:tmpl w:val="19DED0D8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B3A4567"/>
    <w:multiLevelType w:val="hybridMultilevel"/>
    <w:tmpl w:val="024A12B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87EAB20A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E282DA7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0092CAF"/>
    <w:multiLevelType w:val="hybridMultilevel"/>
    <w:tmpl w:val="E7205E76"/>
    <w:lvl w:ilvl="0" w:tplc="E83CEC32">
      <w:start w:val="1"/>
      <w:numFmt w:val="decimal"/>
      <w:pStyle w:val="slovanseznam1"/>
      <w:lvlText w:val="%1."/>
      <w:lvlJc w:val="left"/>
      <w:pPr>
        <w:tabs>
          <w:tab w:val="num" w:pos="720"/>
        </w:tabs>
        <w:ind w:left="720" w:hanging="360"/>
      </w:pPr>
      <w:rPr>
        <w:rFonts w:ascii="Verdana" w:hAnsi="Verdana" w:hint="default"/>
        <w:sz w:val="16"/>
        <w:szCs w:val="16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4E7754A"/>
    <w:multiLevelType w:val="hybridMultilevel"/>
    <w:tmpl w:val="A120D9F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4C6DC5A">
      <w:start w:val="1"/>
      <w:numFmt w:val="bullet"/>
      <w:lvlText w:val="▫"/>
      <w:lvlJc w:val="left"/>
      <w:pPr>
        <w:ind w:left="1494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B6652C"/>
    <w:multiLevelType w:val="hybridMultilevel"/>
    <w:tmpl w:val="459022F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83A3EFE">
      <w:start w:val="1"/>
      <w:numFmt w:val="lowerRoman"/>
      <w:lvlText w:val="%2)"/>
      <w:lvlJc w:val="right"/>
      <w:pPr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9E08A9"/>
    <w:multiLevelType w:val="hybridMultilevel"/>
    <w:tmpl w:val="B35453FA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4E2034B"/>
    <w:multiLevelType w:val="hybridMultilevel"/>
    <w:tmpl w:val="27FAFBE0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B490DB3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FE2E38"/>
    <w:multiLevelType w:val="hybridMultilevel"/>
    <w:tmpl w:val="9F6C79A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93785D"/>
    <w:multiLevelType w:val="hybridMultilevel"/>
    <w:tmpl w:val="21725A8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CF765E"/>
    <w:multiLevelType w:val="multilevel"/>
    <w:tmpl w:val="342A8FC0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strike w:val="0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5" w15:restartNumberingAfterBreak="0">
    <w:nsid w:val="46EF77FF"/>
    <w:multiLevelType w:val="hybridMultilevel"/>
    <w:tmpl w:val="30EE935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44C6DC5A">
      <w:start w:val="1"/>
      <w:numFmt w:val="bullet"/>
      <w:lvlText w:val="▫"/>
      <w:lvlJc w:val="left"/>
      <w:pPr>
        <w:ind w:left="2160" w:hanging="180"/>
      </w:pPr>
      <w:rPr>
        <w:rFonts w:ascii="Courier New" w:hAnsi="Courier New" w:hint="default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AB1F60"/>
    <w:multiLevelType w:val="hybridMultilevel"/>
    <w:tmpl w:val="37066A88"/>
    <w:lvl w:ilvl="0" w:tplc="1DA0FEC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A573B56"/>
    <w:multiLevelType w:val="hybridMultilevel"/>
    <w:tmpl w:val="20C4708A"/>
    <w:lvl w:ilvl="0" w:tplc="A83A3EFE">
      <w:start w:val="1"/>
      <w:numFmt w:val="lowerRoman"/>
      <w:lvlText w:val="%1)"/>
      <w:lvlJc w:val="righ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4BCC14E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D630A79"/>
    <w:multiLevelType w:val="hybridMultilevel"/>
    <w:tmpl w:val="FE10385E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8057BA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A67355"/>
    <w:multiLevelType w:val="hybridMultilevel"/>
    <w:tmpl w:val="C7467F8A"/>
    <w:lvl w:ilvl="0" w:tplc="44C6DC5A">
      <w:start w:val="1"/>
      <w:numFmt w:val="bullet"/>
      <w:lvlText w:val="▫"/>
      <w:lvlJc w:val="left"/>
      <w:pPr>
        <w:ind w:left="928" w:hanging="360"/>
      </w:pPr>
      <w:rPr>
        <w:rFonts w:ascii="Courier New" w:hAnsi="Courier New" w:hint="default"/>
      </w:rPr>
    </w:lvl>
    <w:lvl w:ilvl="1" w:tplc="44C6DC5A">
      <w:start w:val="1"/>
      <w:numFmt w:val="bullet"/>
      <w:lvlText w:val="▫"/>
      <w:lvlJc w:val="left"/>
      <w:pPr>
        <w:ind w:left="1495" w:hanging="360"/>
      </w:pPr>
      <w:rPr>
        <w:rFonts w:ascii="Courier New" w:hAnsi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A056CC"/>
    <w:multiLevelType w:val="hybridMultilevel"/>
    <w:tmpl w:val="D5C20D8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2C7969"/>
    <w:multiLevelType w:val="hybridMultilevel"/>
    <w:tmpl w:val="F93E841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8665834">
      <w:start w:val="1"/>
      <w:numFmt w:val="bullet"/>
      <w:lvlText w:val=""/>
      <w:lvlJc w:val="left"/>
      <w:pPr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521B5D"/>
    <w:multiLevelType w:val="hybridMultilevel"/>
    <w:tmpl w:val="0FDEFC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AD7B03"/>
    <w:multiLevelType w:val="hybridMultilevel"/>
    <w:tmpl w:val="08AC26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8AB2C84"/>
    <w:multiLevelType w:val="hybridMultilevel"/>
    <w:tmpl w:val="EE689F1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CB54C2"/>
    <w:multiLevelType w:val="hybridMultilevel"/>
    <w:tmpl w:val="1D70ABA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B1B2930"/>
    <w:multiLevelType w:val="hybridMultilevel"/>
    <w:tmpl w:val="084EDD7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1072"/>
    <w:multiLevelType w:val="hybridMultilevel"/>
    <w:tmpl w:val="4A309CA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E3367CA"/>
    <w:multiLevelType w:val="hybridMultilevel"/>
    <w:tmpl w:val="289A268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15A5B8D"/>
    <w:multiLevelType w:val="hybridMultilevel"/>
    <w:tmpl w:val="A052FB7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1F04CAA"/>
    <w:multiLevelType w:val="hybridMultilevel"/>
    <w:tmpl w:val="D818B7DE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3F371EC"/>
    <w:multiLevelType w:val="hybridMultilevel"/>
    <w:tmpl w:val="5DC4ACF4"/>
    <w:lvl w:ilvl="0" w:tplc="0DFE1AE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8A47E67"/>
    <w:multiLevelType w:val="hybridMultilevel"/>
    <w:tmpl w:val="155A5C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BB10124"/>
    <w:multiLevelType w:val="hybridMultilevel"/>
    <w:tmpl w:val="B8AC2232"/>
    <w:lvl w:ilvl="0" w:tplc="A83A3EFE">
      <w:start w:val="1"/>
      <w:numFmt w:val="lowerRoman"/>
      <w:lvlText w:val="%1)"/>
      <w:lvlJc w:val="right"/>
      <w:pPr>
        <w:ind w:left="720" w:hanging="360"/>
      </w:pPr>
      <w:rPr>
        <w:rFonts w:hint="default"/>
      </w:rPr>
    </w:lvl>
    <w:lvl w:ilvl="1" w:tplc="040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5D52FF"/>
    <w:multiLevelType w:val="hybridMultilevel"/>
    <w:tmpl w:val="259E918A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7D347FF6"/>
    <w:multiLevelType w:val="hybridMultilevel"/>
    <w:tmpl w:val="EF1CB46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ECC2A7F"/>
    <w:multiLevelType w:val="hybridMultilevel"/>
    <w:tmpl w:val="17E05D4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F8E4B3F"/>
    <w:multiLevelType w:val="hybridMultilevel"/>
    <w:tmpl w:val="E8C8C100"/>
    <w:lvl w:ilvl="0" w:tplc="A6AA7896">
      <w:start w:val="1"/>
      <w:numFmt w:val="decimal"/>
      <w:pStyle w:val="Seznamsodrkami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4"/>
  </w:num>
  <w:num w:numId="3">
    <w:abstractNumId w:val="6"/>
  </w:num>
  <w:num w:numId="4">
    <w:abstractNumId w:val="34"/>
  </w:num>
  <w:num w:numId="5">
    <w:abstractNumId w:val="19"/>
  </w:num>
  <w:num w:numId="6">
    <w:abstractNumId w:val="49"/>
  </w:num>
  <w:num w:numId="7">
    <w:abstractNumId w:val="46"/>
  </w:num>
  <w:num w:numId="8">
    <w:abstractNumId w:val="25"/>
  </w:num>
  <w:num w:numId="9">
    <w:abstractNumId w:val="8"/>
  </w:num>
  <w:num w:numId="10">
    <w:abstractNumId w:val="39"/>
  </w:num>
  <w:num w:numId="11">
    <w:abstractNumId w:val="47"/>
  </w:num>
  <w:num w:numId="12">
    <w:abstractNumId w:val="32"/>
  </w:num>
  <w:num w:numId="13">
    <w:abstractNumId w:val="27"/>
  </w:num>
  <w:num w:numId="14">
    <w:abstractNumId w:val="37"/>
  </w:num>
  <w:num w:numId="15">
    <w:abstractNumId w:val="21"/>
  </w:num>
  <w:num w:numId="16">
    <w:abstractNumId w:val="30"/>
  </w:num>
  <w:num w:numId="17">
    <w:abstractNumId w:val="22"/>
  </w:num>
  <w:num w:numId="18">
    <w:abstractNumId w:val="33"/>
  </w:num>
  <w:num w:numId="19">
    <w:abstractNumId w:val="18"/>
  </w:num>
  <w:num w:numId="20">
    <w:abstractNumId w:val="29"/>
  </w:num>
  <w:num w:numId="21">
    <w:abstractNumId w:val="36"/>
  </w:num>
  <w:num w:numId="22">
    <w:abstractNumId w:val="42"/>
  </w:num>
  <w:num w:numId="23">
    <w:abstractNumId w:val="10"/>
  </w:num>
  <w:num w:numId="24">
    <w:abstractNumId w:val="17"/>
  </w:num>
  <w:num w:numId="25">
    <w:abstractNumId w:val="40"/>
  </w:num>
  <w:num w:numId="26">
    <w:abstractNumId w:val="28"/>
  </w:num>
  <w:num w:numId="27">
    <w:abstractNumId w:val="38"/>
  </w:num>
  <w:num w:numId="28">
    <w:abstractNumId w:val="20"/>
  </w:num>
  <w:num w:numId="29">
    <w:abstractNumId w:val="11"/>
  </w:num>
  <w:num w:numId="30">
    <w:abstractNumId w:val="45"/>
  </w:num>
  <w:num w:numId="31">
    <w:abstractNumId w:val="13"/>
  </w:num>
  <w:num w:numId="32">
    <w:abstractNumId w:val="41"/>
  </w:num>
  <w:num w:numId="33">
    <w:abstractNumId w:val="15"/>
  </w:num>
  <w:num w:numId="34">
    <w:abstractNumId w:val="12"/>
  </w:num>
  <w:num w:numId="35">
    <w:abstractNumId w:val="14"/>
  </w:num>
  <w:num w:numId="36">
    <w:abstractNumId w:val="31"/>
  </w:num>
  <w:num w:numId="37">
    <w:abstractNumId w:val="26"/>
  </w:num>
  <w:num w:numId="38">
    <w:abstractNumId w:val="48"/>
  </w:num>
  <w:num w:numId="39">
    <w:abstractNumId w:val="43"/>
  </w:num>
  <w:num w:numId="40">
    <w:abstractNumId w:val="7"/>
  </w:num>
  <w:num w:numId="41">
    <w:abstractNumId w:val="3"/>
  </w:num>
  <w:num w:numId="42">
    <w:abstractNumId w:val="2"/>
  </w:num>
  <w:num w:numId="43">
    <w:abstractNumId w:val="1"/>
  </w:num>
  <w:num w:numId="44">
    <w:abstractNumId w:val="0"/>
  </w:num>
  <w:num w:numId="45">
    <w:abstractNumId w:val="5"/>
  </w:num>
  <w:num w:numId="46">
    <w:abstractNumId w:val="4"/>
  </w:num>
  <w:num w:numId="47">
    <w:abstractNumId w:val="44"/>
  </w:num>
  <w:num w:numId="48">
    <w:abstractNumId w:val="35"/>
  </w:num>
  <w:num w:numId="49">
    <w:abstractNumId w:val="9"/>
  </w:num>
  <w:num w:numId="50">
    <w:abstractNumId w:val="23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360"/>
  <w:hyphenationZone w:val="425"/>
  <w:drawingGridHorizontalSpacing w:val="187"/>
  <w:drawingGridVerticalSpacing w:val="187"/>
  <w:doNotUseMarginsForDrawingGridOrigin/>
  <w:drawingGridHorizontalOrigin w:val="1699"/>
  <w:drawingGridVerticalOrigin w:val="1987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208B"/>
    <w:rsid w:val="00000111"/>
    <w:rsid w:val="00000484"/>
    <w:rsid w:val="00000702"/>
    <w:rsid w:val="000015F2"/>
    <w:rsid w:val="00001B29"/>
    <w:rsid w:val="00001BEB"/>
    <w:rsid w:val="00002246"/>
    <w:rsid w:val="0000353C"/>
    <w:rsid w:val="00003A9D"/>
    <w:rsid w:val="00003D31"/>
    <w:rsid w:val="0000420A"/>
    <w:rsid w:val="00004B18"/>
    <w:rsid w:val="00005088"/>
    <w:rsid w:val="000059B4"/>
    <w:rsid w:val="00005D6D"/>
    <w:rsid w:val="00006521"/>
    <w:rsid w:val="000066AF"/>
    <w:rsid w:val="000069D2"/>
    <w:rsid w:val="000069D9"/>
    <w:rsid w:val="00006B8A"/>
    <w:rsid w:val="0000712B"/>
    <w:rsid w:val="00007726"/>
    <w:rsid w:val="00007968"/>
    <w:rsid w:val="00007EB2"/>
    <w:rsid w:val="00007ED4"/>
    <w:rsid w:val="0001009E"/>
    <w:rsid w:val="000100A3"/>
    <w:rsid w:val="00010260"/>
    <w:rsid w:val="0001091B"/>
    <w:rsid w:val="000109C3"/>
    <w:rsid w:val="00010F32"/>
    <w:rsid w:val="00010F74"/>
    <w:rsid w:val="00011985"/>
    <w:rsid w:val="000119A8"/>
    <w:rsid w:val="00011BBD"/>
    <w:rsid w:val="00011C54"/>
    <w:rsid w:val="000121E5"/>
    <w:rsid w:val="00014591"/>
    <w:rsid w:val="00014641"/>
    <w:rsid w:val="00014E93"/>
    <w:rsid w:val="00014F07"/>
    <w:rsid w:val="00015346"/>
    <w:rsid w:val="0001547B"/>
    <w:rsid w:val="000154F1"/>
    <w:rsid w:val="0001592A"/>
    <w:rsid w:val="00015A94"/>
    <w:rsid w:val="00015C2E"/>
    <w:rsid w:val="00015D8A"/>
    <w:rsid w:val="000171CA"/>
    <w:rsid w:val="00017223"/>
    <w:rsid w:val="0001794B"/>
    <w:rsid w:val="00017966"/>
    <w:rsid w:val="0002017E"/>
    <w:rsid w:val="00020716"/>
    <w:rsid w:val="0002119A"/>
    <w:rsid w:val="000219A6"/>
    <w:rsid w:val="00022887"/>
    <w:rsid w:val="0002297D"/>
    <w:rsid w:val="0002332F"/>
    <w:rsid w:val="000233AC"/>
    <w:rsid w:val="00023729"/>
    <w:rsid w:val="00023B16"/>
    <w:rsid w:val="000242C6"/>
    <w:rsid w:val="00024666"/>
    <w:rsid w:val="000249B3"/>
    <w:rsid w:val="00024B63"/>
    <w:rsid w:val="00024FC8"/>
    <w:rsid w:val="00025263"/>
    <w:rsid w:val="00025601"/>
    <w:rsid w:val="00025A2A"/>
    <w:rsid w:val="00026239"/>
    <w:rsid w:val="0002649C"/>
    <w:rsid w:val="00026D04"/>
    <w:rsid w:val="0002772C"/>
    <w:rsid w:val="00027C93"/>
    <w:rsid w:val="0003079E"/>
    <w:rsid w:val="00030BBD"/>
    <w:rsid w:val="00030F20"/>
    <w:rsid w:val="00031A10"/>
    <w:rsid w:val="00031DB3"/>
    <w:rsid w:val="00032029"/>
    <w:rsid w:val="000321AA"/>
    <w:rsid w:val="0003301B"/>
    <w:rsid w:val="00033237"/>
    <w:rsid w:val="000333B2"/>
    <w:rsid w:val="000336F5"/>
    <w:rsid w:val="000339B1"/>
    <w:rsid w:val="000347E3"/>
    <w:rsid w:val="00034C5F"/>
    <w:rsid w:val="00034E48"/>
    <w:rsid w:val="0003523E"/>
    <w:rsid w:val="000352CA"/>
    <w:rsid w:val="00036537"/>
    <w:rsid w:val="00036555"/>
    <w:rsid w:val="000365D1"/>
    <w:rsid w:val="00036901"/>
    <w:rsid w:val="0003698E"/>
    <w:rsid w:val="00036DDE"/>
    <w:rsid w:val="000370D6"/>
    <w:rsid w:val="000404A9"/>
    <w:rsid w:val="00040B0D"/>
    <w:rsid w:val="00040E59"/>
    <w:rsid w:val="000428D1"/>
    <w:rsid w:val="00043900"/>
    <w:rsid w:val="00043978"/>
    <w:rsid w:val="000447C7"/>
    <w:rsid w:val="00044A48"/>
    <w:rsid w:val="000454B8"/>
    <w:rsid w:val="000457F5"/>
    <w:rsid w:val="00045B08"/>
    <w:rsid w:val="00045C0F"/>
    <w:rsid w:val="00046149"/>
    <w:rsid w:val="00046492"/>
    <w:rsid w:val="00046DCE"/>
    <w:rsid w:val="00047B1F"/>
    <w:rsid w:val="00047FF9"/>
    <w:rsid w:val="00050474"/>
    <w:rsid w:val="0005113B"/>
    <w:rsid w:val="00051328"/>
    <w:rsid w:val="0005184A"/>
    <w:rsid w:val="00051B43"/>
    <w:rsid w:val="000522B0"/>
    <w:rsid w:val="000526D6"/>
    <w:rsid w:val="00052EC4"/>
    <w:rsid w:val="00053079"/>
    <w:rsid w:val="00053794"/>
    <w:rsid w:val="0005407F"/>
    <w:rsid w:val="0005451D"/>
    <w:rsid w:val="00055BF8"/>
    <w:rsid w:val="00055EFE"/>
    <w:rsid w:val="00055F5D"/>
    <w:rsid w:val="000562E5"/>
    <w:rsid w:val="000567EB"/>
    <w:rsid w:val="00056B8F"/>
    <w:rsid w:val="00056C68"/>
    <w:rsid w:val="00057C9F"/>
    <w:rsid w:val="00057FB1"/>
    <w:rsid w:val="00060611"/>
    <w:rsid w:val="000608DB"/>
    <w:rsid w:val="00060911"/>
    <w:rsid w:val="000609CE"/>
    <w:rsid w:val="00060EC6"/>
    <w:rsid w:val="00060FC7"/>
    <w:rsid w:val="000614F8"/>
    <w:rsid w:val="00061BB2"/>
    <w:rsid w:val="00061D15"/>
    <w:rsid w:val="00061E6C"/>
    <w:rsid w:val="000621BE"/>
    <w:rsid w:val="00062AC1"/>
    <w:rsid w:val="00062CE6"/>
    <w:rsid w:val="0006351C"/>
    <w:rsid w:val="0006382D"/>
    <w:rsid w:val="00063A22"/>
    <w:rsid w:val="00064075"/>
    <w:rsid w:val="0006496F"/>
    <w:rsid w:val="000650EB"/>
    <w:rsid w:val="0006520A"/>
    <w:rsid w:val="00065B05"/>
    <w:rsid w:val="00067198"/>
    <w:rsid w:val="000672CB"/>
    <w:rsid w:val="0006795A"/>
    <w:rsid w:val="000679B2"/>
    <w:rsid w:val="00067E9A"/>
    <w:rsid w:val="0007001F"/>
    <w:rsid w:val="0007055C"/>
    <w:rsid w:val="0007233A"/>
    <w:rsid w:val="000729D0"/>
    <w:rsid w:val="000732AC"/>
    <w:rsid w:val="0007335E"/>
    <w:rsid w:val="00073F56"/>
    <w:rsid w:val="00074626"/>
    <w:rsid w:val="00074EFD"/>
    <w:rsid w:val="0007548B"/>
    <w:rsid w:val="00075705"/>
    <w:rsid w:val="00075A38"/>
    <w:rsid w:val="00075C39"/>
    <w:rsid w:val="00075F04"/>
    <w:rsid w:val="0007658A"/>
    <w:rsid w:val="000768E3"/>
    <w:rsid w:val="0008081D"/>
    <w:rsid w:val="00080DB2"/>
    <w:rsid w:val="00082003"/>
    <w:rsid w:val="00082366"/>
    <w:rsid w:val="00082C76"/>
    <w:rsid w:val="00082CED"/>
    <w:rsid w:val="00082D00"/>
    <w:rsid w:val="00082FDF"/>
    <w:rsid w:val="00083076"/>
    <w:rsid w:val="000833B7"/>
    <w:rsid w:val="000835BC"/>
    <w:rsid w:val="000838AC"/>
    <w:rsid w:val="000847D7"/>
    <w:rsid w:val="000847F6"/>
    <w:rsid w:val="00084DBD"/>
    <w:rsid w:val="00084F62"/>
    <w:rsid w:val="00085182"/>
    <w:rsid w:val="0008535F"/>
    <w:rsid w:val="00085535"/>
    <w:rsid w:val="00086127"/>
    <w:rsid w:val="00086410"/>
    <w:rsid w:val="0008739D"/>
    <w:rsid w:val="000874A1"/>
    <w:rsid w:val="00087858"/>
    <w:rsid w:val="00087FB4"/>
    <w:rsid w:val="00090351"/>
    <w:rsid w:val="00090513"/>
    <w:rsid w:val="0009090C"/>
    <w:rsid w:val="00090E61"/>
    <w:rsid w:val="00090E90"/>
    <w:rsid w:val="00091615"/>
    <w:rsid w:val="000918DA"/>
    <w:rsid w:val="00091B05"/>
    <w:rsid w:val="00092023"/>
    <w:rsid w:val="00092057"/>
    <w:rsid w:val="000924DB"/>
    <w:rsid w:val="0009289B"/>
    <w:rsid w:val="00092B23"/>
    <w:rsid w:val="00093807"/>
    <w:rsid w:val="0009394C"/>
    <w:rsid w:val="00093992"/>
    <w:rsid w:val="00093A01"/>
    <w:rsid w:val="00093F47"/>
    <w:rsid w:val="00094F4A"/>
    <w:rsid w:val="0009502E"/>
    <w:rsid w:val="0009572C"/>
    <w:rsid w:val="0009610C"/>
    <w:rsid w:val="00096411"/>
    <w:rsid w:val="0009709E"/>
    <w:rsid w:val="000977A5"/>
    <w:rsid w:val="00097C13"/>
    <w:rsid w:val="00097FD1"/>
    <w:rsid w:val="000A0001"/>
    <w:rsid w:val="000A000B"/>
    <w:rsid w:val="000A00E8"/>
    <w:rsid w:val="000A063B"/>
    <w:rsid w:val="000A0C26"/>
    <w:rsid w:val="000A100B"/>
    <w:rsid w:val="000A1394"/>
    <w:rsid w:val="000A1441"/>
    <w:rsid w:val="000A1ABD"/>
    <w:rsid w:val="000A1B7F"/>
    <w:rsid w:val="000A2739"/>
    <w:rsid w:val="000A2C96"/>
    <w:rsid w:val="000A2F40"/>
    <w:rsid w:val="000A3970"/>
    <w:rsid w:val="000A39D7"/>
    <w:rsid w:val="000A3C09"/>
    <w:rsid w:val="000A3EA5"/>
    <w:rsid w:val="000A3F9F"/>
    <w:rsid w:val="000A3FE3"/>
    <w:rsid w:val="000A471D"/>
    <w:rsid w:val="000A4C43"/>
    <w:rsid w:val="000A4F51"/>
    <w:rsid w:val="000A505C"/>
    <w:rsid w:val="000A539A"/>
    <w:rsid w:val="000A5AC0"/>
    <w:rsid w:val="000A5F86"/>
    <w:rsid w:val="000A6745"/>
    <w:rsid w:val="000A6D7B"/>
    <w:rsid w:val="000A7098"/>
    <w:rsid w:val="000A72B3"/>
    <w:rsid w:val="000B0292"/>
    <w:rsid w:val="000B0437"/>
    <w:rsid w:val="000B0B9D"/>
    <w:rsid w:val="000B101C"/>
    <w:rsid w:val="000B1126"/>
    <w:rsid w:val="000B16DF"/>
    <w:rsid w:val="000B187C"/>
    <w:rsid w:val="000B1CF0"/>
    <w:rsid w:val="000B2691"/>
    <w:rsid w:val="000B27F3"/>
    <w:rsid w:val="000B4830"/>
    <w:rsid w:val="000B4F0D"/>
    <w:rsid w:val="000B53FE"/>
    <w:rsid w:val="000B5406"/>
    <w:rsid w:val="000B57E7"/>
    <w:rsid w:val="000B5929"/>
    <w:rsid w:val="000B5B82"/>
    <w:rsid w:val="000B5DE5"/>
    <w:rsid w:val="000B63D4"/>
    <w:rsid w:val="000B6710"/>
    <w:rsid w:val="000B69C9"/>
    <w:rsid w:val="000B69F6"/>
    <w:rsid w:val="000B6B17"/>
    <w:rsid w:val="000B7AE2"/>
    <w:rsid w:val="000C099A"/>
    <w:rsid w:val="000C1B0B"/>
    <w:rsid w:val="000C2414"/>
    <w:rsid w:val="000C2635"/>
    <w:rsid w:val="000C26F9"/>
    <w:rsid w:val="000C2CF6"/>
    <w:rsid w:val="000C33C9"/>
    <w:rsid w:val="000C3AD4"/>
    <w:rsid w:val="000C4737"/>
    <w:rsid w:val="000C47AE"/>
    <w:rsid w:val="000C48C1"/>
    <w:rsid w:val="000C4D54"/>
    <w:rsid w:val="000C589B"/>
    <w:rsid w:val="000C5D94"/>
    <w:rsid w:val="000C5EA3"/>
    <w:rsid w:val="000C5FA8"/>
    <w:rsid w:val="000C60F3"/>
    <w:rsid w:val="000C6415"/>
    <w:rsid w:val="000C65A9"/>
    <w:rsid w:val="000C68FB"/>
    <w:rsid w:val="000C6E6E"/>
    <w:rsid w:val="000C6F29"/>
    <w:rsid w:val="000C7816"/>
    <w:rsid w:val="000C7A06"/>
    <w:rsid w:val="000D0551"/>
    <w:rsid w:val="000D0CD7"/>
    <w:rsid w:val="000D0CE6"/>
    <w:rsid w:val="000D0EA5"/>
    <w:rsid w:val="000D2154"/>
    <w:rsid w:val="000D2ADC"/>
    <w:rsid w:val="000D2DA9"/>
    <w:rsid w:val="000D2E96"/>
    <w:rsid w:val="000D301E"/>
    <w:rsid w:val="000D39A7"/>
    <w:rsid w:val="000D40CF"/>
    <w:rsid w:val="000D440F"/>
    <w:rsid w:val="000D4790"/>
    <w:rsid w:val="000D49D7"/>
    <w:rsid w:val="000D5108"/>
    <w:rsid w:val="000D533E"/>
    <w:rsid w:val="000D5B96"/>
    <w:rsid w:val="000D5B99"/>
    <w:rsid w:val="000D622A"/>
    <w:rsid w:val="000D65BC"/>
    <w:rsid w:val="000D703E"/>
    <w:rsid w:val="000D7210"/>
    <w:rsid w:val="000D779B"/>
    <w:rsid w:val="000D78DA"/>
    <w:rsid w:val="000D7C97"/>
    <w:rsid w:val="000D7CFF"/>
    <w:rsid w:val="000D7E39"/>
    <w:rsid w:val="000E01FB"/>
    <w:rsid w:val="000E0711"/>
    <w:rsid w:val="000E0F85"/>
    <w:rsid w:val="000E0FBA"/>
    <w:rsid w:val="000E1AB0"/>
    <w:rsid w:val="000E1B5C"/>
    <w:rsid w:val="000E21A0"/>
    <w:rsid w:val="000E2997"/>
    <w:rsid w:val="000E29B6"/>
    <w:rsid w:val="000E33ED"/>
    <w:rsid w:val="000E3488"/>
    <w:rsid w:val="000E3605"/>
    <w:rsid w:val="000E3C2F"/>
    <w:rsid w:val="000E3CC0"/>
    <w:rsid w:val="000E4498"/>
    <w:rsid w:val="000E44FE"/>
    <w:rsid w:val="000E4707"/>
    <w:rsid w:val="000E47AE"/>
    <w:rsid w:val="000E508B"/>
    <w:rsid w:val="000E508F"/>
    <w:rsid w:val="000E5135"/>
    <w:rsid w:val="000E532E"/>
    <w:rsid w:val="000E5647"/>
    <w:rsid w:val="000E575C"/>
    <w:rsid w:val="000E5C05"/>
    <w:rsid w:val="000E5C2F"/>
    <w:rsid w:val="000E5E6B"/>
    <w:rsid w:val="000E6694"/>
    <w:rsid w:val="000E7025"/>
    <w:rsid w:val="000E7048"/>
    <w:rsid w:val="000E7201"/>
    <w:rsid w:val="000E73B1"/>
    <w:rsid w:val="000E7B2C"/>
    <w:rsid w:val="000F08D3"/>
    <w:rsid w:val="000F111D"/>
    <w:rsid w:val="000F149A"/>
    <w:rsid w:val="000F2C2D"/>
    <w:rsid w:val="000F2CAB"/>
    <w:rsid w:val="000F3816"/>
    <w:rsid w:val="000F42A8"/>
    <w:rsid w:val="000F4458"/>
    <w:rsid w:val="000F4837"/>
    <w:rsid w:val="000F49FE"/>
    <w:rsid w:val="000F4C68"/>
    <w:rsid w:val="000F4ED0"/>
    <w:rsid w:val="000F4F7E"/>
    <w:rsid w:val="000F542A"/>
    <w:rsid w:val="000F5867"/>
    <w:rsid w:val="000F5D64"/>
    <w:rsid w:val="000F63A5"/>
    <w:rsid w:val="000F69F2"/>
    <w:rsid w:val="000F6C1B"/>
    <w:rsid w:val="000F7974"/>
    <w:rsid w:val="00100F5B"/>
    <w:rsid w:val="00101CEB"/>
    <w:rsid w:val="00101F6E"/>
    <w:rsid w:val="00102240"/>
    <w:rsid w:val="001029E8"/>
    <w:rsid w:val="0010302D"/>
    <w:rsid w:val="00103B51"/>
    <w:rsid w:val="00103F78"/>
    <w:rsid w:val="0010427F"/>
    <w:rsid w:val="001045C4"/>
    <w:rsid w:val="001047B9"/>
    <w:rsid w:val="001050DD"/>
    <w:rsid w:val="0010519C"/>
    <w:rsid w:val="00105878"/>
    <w:rsid w:val="001064C1"/>
    <w:rsid w:val="00107AD8"/>
    <w:rsid w:val="00107FA4"/>
    <w:rsid w:val="00107FDA"/>
    <w:rsid w:val="001111D8"/>
    <w:rsid w:val="001117B8"/>
    <w:rsid w:val="00111F62"/>
    <w:rsid w:val="0011206B"/>
    <w:rsid w:val="00112266"/>
    <w:rsid w:val="00113C8D"/>
    <w:rsid w:val="00113E91"/>
    <w:rsid w:val="00113FD6"/>
    <w:rsid w:val="0011402C"/>
    <w:rsid w:val="00114BBE"/>
    <w:rsid w:val="00115053"/>
    <w:rsid w:val="00115472"/>
    <w:rsid w:val="00115592"/>
    <w:rsid w:val="001157C0"/>
    <w:rsid w:val="00115837"/>
    <w:rsid w:val="00115867"/>
    <w:rsid w:val="00115C3E"/>
    <w:rsid w:val="00116C36"/>
    <w:rsid w:val="00116FE1"/>
    <w:rsid w:val="001171A9"/>
    <w:rsid w:val="0012030F"/>
    <w:rsid w:val="00120329"/>
    <w:rsid w:val="001212D9"/>
    <w:rsid w:val="00121379"/>
    <w:rsid w:val="001214FE"/>
    <w:rsid w:val="001217B1"/>
    <w:rsid w:val="0012193F"/>
    <w:rsid w:val="00121BC9"/>
    <w:rsid w:val="00121F26"/>
    <w:rsid w:val="0012308F"/>
    <w:rsid w:val="0012373F"/>
    <w:rsid w:val="00123BC1"/>
    <w:rsid w:val="00124CA1"/>
    <w:rsid w:val="00125AB2"/>
    <w:rsid w:val="00125FB1"/>
    <w:rsid w:val="001260DC"/>
    <w:rsid w:val="0012670A"/>
    <w:rsid w:val="00127AC3"/>
    <w:rsid w:val="0013085A"/>
    <w:rsid w:val="00130B24"/>
    <w:rsid w:val="00130B91"/>
    <w:rsid w:val="00131319"/>
    <w:rsid w:val="001315EA"/>
    <w:rsid w:val="00131818"/>
    <w:rsid w:val="001318B0"/>
    <w:rsid w:val="00132BFA"/>
    <w:rsid w:val="00133218"/>
    <w:rsid w:val="00133BFC"/>
    <w:rsid w:val="00133C79"/>
    <w:rsid w:val="00133E64"/>
    <w:rsid w:val="0013409B"/>
    <w:rsid w:val="001342AC"/>
    <w:rsid w:val="00135155"/>
    <w:rsid w:val="001360E7"/>
    <w:rsid w:val="0013614A"/>
    <w:rsid w:val="0013635A"/>
    <w:rsid w:val="00136944"/>
    <w:rsid w:val="00136C25"/>
    <w:rsid w:val="00136CAF"/>
    <w:rsid w:val="00136DE2"/>
    <w:rsid w:val="00136F01"/>
    <w:rsid w:val="00136F6B"/>
    <w:rsid w:val="001370FC"/>
    <w:rsid w:val="00137179"/>
    <w:rsid w:val="001374BF"/>
    <w:rsid w:val="00137553"/>
    <w:rsid w:val="001376A5"/>
    <w:rsid w:val="00137C56"/>
    <w:rsid w:val="00140764"/>
    <w:rsid w:val="00140B5E"/>
    <w:rsid w:val="001410CD"/>
    <w:rsid w:val="00141850"/>
    <w:rsid w:val="00141883"/>
    <w:rsid w:val="00141BE0"/>
    <w:rsid w:val="0014297C"/>
    <w:rsid w:val="00143579"/>
    <w:rsid w:val="001437BC"/>
    <w:rsid w:val="00143953"/>
    <w:rsid w:val="00143B76"/>
    <w:rsid w:val="00143E81"/>
    <w:rsid w:val="00144200"/>
    <w:rsid w:val="00144FA3"/>
    <w:rsid w:val="00145A17"/>
    <w:rsid w:val="00145AC9"/>
    <w:rsid w:val="00145F99"/>
    <w:rsid w:val="00146537"/>
    <w:rsid w:val="00146E8A"/>
    <w:rsid w:val="00147A2E"/>
    <w:rsid w:val="001507D0"/>
    <w:rsid w:val="00150C11"/>
    <w:rsid w:val="00150EF9"/>
    <w:rsid w:val="00151550"/>
    <w:rsid w:val="001533F5"/>
    <w:rsid w:val="0015368E"/>
    <w:rsid w:val="00153B27"/>
    <w:rsid w:val="001540D8"/>
    <w:rsid w:val="001541DA"/>
    <w:rsid w:val="001542DA"/>
    <w:rsid w:val="00154B01"/>
    <w:rsid w:val="001559DE"/>
    <w:rsid w:val="0015606D"/>
    <w:rsid w:val="001569AC"/>
    <w:rsid w:val="0015707E"/>
    <w:rsid w:val="0015719C"/>
    <w:rsid w:val="0015744B"/>
    <w:rsid w:val="001576CE"/>
    <w:rsid w:val="00160AA0"/>
    <w:rsid w:val="00160BEC"/>
    <w:rsid w:val="0016111D"/>
    <w:rsid w:val="001613CF"/>
    <w:rsid w:val="00161DBA"/>
    <w:rsid w:val="00162A75"/>
    <w:rsid w:val="00162BF3"/>
    <w:rsid w:val="00162F02"/>
    <w:rsid w:val="00163378"/>
    <w:rsid w:val="001634F9"/>
    <w:rsid w:val="00164331"/>
    <w:rsid w:val="0016489A"/>
    <w:rsid w:val="00164FF8"/>
    <w:rsid w:val="001650FA"/>
    <w:rsid w:val="001651F6"/>
    <w:rsid w:val="00166768"/>
    <w:rsid w:val="00166A3B"/>
    <w:rsid w:val="00167105"/>
    <w:rsid w:val="001676E6"/>
    <w:rsid w:val="0017055C"/>
    <w:rsid w:val="001705C2"/>
    <w:rsid w:val="001716A2"/>
    <w:rsid w:val="00172056"/>
    <w:rsid w:val="001725D0"/>
    <w:rsid w:val="00173716"/>
    <w:rsid w:val="00173F93"/>
    <w:rsid w:val="00174914"/>
    <w:rsid w:val="00175013"/>
    <w:rsid w:val="00175784"/>
    <w:rsid w:val="00175999"/>
    <w:rsid w:val="00176013"/>
    <w:rsid w:val="001768D2"/>
    <w:rsid w:val="0017693E"/>
    <w:rsid w:val="0017798F"/>
    <w:rsid w:val="00177B0C"/>
    <w:rsid w:val="00177D0E"/>
    <w:rsid w:val="0018005F"/>
    <w:rsid w:val="001807C5"/>
    <w:rsid w:val="00180CA3"/>
    <w:rsid w:val="0018104C"/>
    <w:rsid w:val="00181082"/>
    <w:rsid w:val="00181725"/>
    <w:rsid w:val="00181A34"/>
    <w:rsid w:val="001839C3"/>
    <w:rsid w:val="00183E4C"/>
    <w:rsid w:val="00184494"/>
    <w:rsid w:val="001845F4"/>
    <w:rsid w:val="00184F0E"/>
    <w:rsid w:val="001856C7"/>
    <w:rsid w:val="00185F6F"/>
    <w:rsid w:val="001860DD"/>
    <w:rsid w:val="001868D0"/>
    <w:rsid w:val="00186DD5"/>
    <w:rsid w:val="00186E37"/>
    <w:rsid w:val="00186EE9"/>
    <w:rsid w:val="0018712D"/>
    <w:rsid w:val="00187712"/>
    <w:rsid w:val="0019067C"/>
    <w:rsid w:val="001908E7"/>
    <w:rsid w:val="0019121C"/>
    <w:rsid w:val="00191838"/>
    <w:rsid w:val="001919B7"/>
    <w:rsid w:val="00191C88"/>
    <w:rsid w:val="00191E91"/>
    <w:rsid w:val="00191F04"/>
    <w:rsid w:val="00191FA1"/>
    <w:rsid w:val="0019249C"/>
    <w:rsid w:val="0019292B"/>
    <w:rsid w:val="00192989"/>
    <w:rsid w:val="001929BF"/>
    <w:rsid w:val="00193E66"/>
    <w:rsid w:val="00193E81"/>
    <w:rsid w:val="001940F1"/>
    <w:rsid w:val="00194DA3"/>
    <w:rsid w:val="00194E8F"/>
    <w:rsid w:val="00194FB5"/>
    <w:rsid w:val="001958AF"/>
    <w:rsid w:val="00195E1A"/>
    <w:rsid w:val="0019693F"/>
    <w:rsid w:val="00197E0D"/>
    <w:rsid w:val="001A0E6F"/>
    <w:rsid w:val="001A1455"/>
    <w:rsid w:val="001A1ABB"/>
    <w:rsid w:val="001A2151"/>
    <w:rsid w:val="001A23AC"/>
    <w:rsid w:val="001A2BEC"/>
    <w:rsid w:val="001A3291"/>
    <w:rsid w:val="001A3723"/>
    <w:rsid w:val="001A3C49"/>
    <w:rsid w:val="001A3FED"/>
    <w:rsid w:val="001A4192"/>
    <w:rsid w:val="001A466C"/>
    <w:rsid w:val="001A5284"/>
    <w:rsid w:val="001A5B18"/>
    <w:rsid w:val="001A5C33"/>
    <w:rsid w:val="001A614C"/>
    <w:rsid w:val="001A6750"/>
    <w:rsid w:val="001A79F1"/>
    <w:rsid w:val="001A7B82"/>
    <w:rsid w:val="001B0260"/>
    <w:rsid w:val="001B0637"/>
    <w:rsid w:val="001B1238"/>
    <w:rsid w:val="001B13C6"/>
    <w:rsid w:val="001B1866"/>
    <w:rsid w:val="001B1DB1"/>
    <w:rsid w:val="001B1F92"/>
    <w:rsid w:val="001B311D"/>
    <w:rsid w:val="001B38CB"/>
    <w:rsid w:val="001B3BB3"/>
    <w:rsid w:val="001B4314"/>
    <w:rsid w:val="001B4890"/>
    <w:rsid w:val="001B5159"/>
    <w:rsid w:val="001B5244"/>
    <w:rsid w:val="001B5789"/>
    <w:rsid w:val="001B5B87"/>
    <w:rsid w:val="001B735A"/>
    <w:rsid w:val="001B7565"/>
    <w:rsid w:val="001C0222"/>
    <w:rsid w:val="001C0348"/>
    <w:rsid w:val="001C16A9"/>
    <w:rsid w:val="001C2DEA"/>
    <w:rsid w:val="001C31FC"/>
    <w:rsid w:val="001C3947"/>
    <w:rsid w:val="001C3F8F"/>
    <w:rsid w:val="001C42D5"/>
    <w:rsid w:val="001C4848"/>
    <w:rsid w:val="001C4A68"/>
    <w:rsid w:val="001C5112"/>
    <w:rsid w:val="001C5480"/>
    <w:rsid w:val="001C564A"/>
    <w:rsid w:val="001C5A32"/>
    <w:rsid w:val="001C6563"/>
    <w:rsid w:val="001C6EEF"/>
    <w:rsid w:val="001C7095"/>
    <w:rsid w:val="001C7282"/>
    <w:rsid w:val="001C7CB5"/>
    <w:rsid w:val="001D0407"/>
    <w:rsid w:val="001D0468"/>
    <w:rsid w:val="001D05C9"/>
    <w:rsid w:val="001D1CA5"/>
    <w:rsid w:val="001D1FD8"/>
    <w:rsid w:val="001D2648"/>
    <w:rsid w:val="001D2D79"/>
    <w:rsid w:val="001D3193"/>
    <w:rsid w:val="001D3634"/>
    <w:rsid w:val="001D36DB"/>
    <w:rsid w:val="001D3ED2"/>
    <w:rsid w:val="001D402F"/>
    <w:rsid w:val="001D46A1"/>
    <w:rsid w:val="001D498B"/>
    <w:rsid w:val="001D4CE1"/>
    <w:rsid w:val="001D6E08"/>
    <w:rsid w:val="001D6FCC"/>
    <w:rsid w:val="001D74FF"/>
    <w:rsid w:val="001D7B1D"/>
    <w:rsid w:val="001D7C29"/>
    <w:rsid w:val="001D7C2D"/>
    <w:rsid w:val="001D7F70"/>
    <w:rsid w:val="001E056E"/>
    <w:rsid w:val="001E0A47"/>
    <w:rsid w:val="001E131B"/>
    <w:rsid w:val="001E1498"/>
    <w:rsid w:val="001E16F4"/>
    <w:rsid w:val="001E1FF7"/>
    <w:rsid w:val="001E2145"/>
    <w:rsid w:val="001E2182"/>
    <w:rsid w:val="001E2E87"/>
    <w:rsid w:val="001E3EC5"/>
    <w:rsid w:val="001E430B"/>
    <w:rsid w:val="001E4429"/>
    <w:rsid w:val="001E4479"/>
    <w:rsid w:val="001E4A86"/>
    <w:rsid w:val="001E4C0A"/>
    <w:rsid w:val="001E5B54"/>
    <w:rsid w:val="001E5B7F"/>
    <w:rsid w:val="001E5D4B"/>
    <w:rsid w:val="001E61C9"/>
    <w:rsid w:val="001E641E"/>
    <w:rsid w:val="001E7176"/>
    <w:rsid w:val="001E79B3"/>
    <w:rsid w:val="001E7F3A"/>
    <w:rsid w:val="001F008B"/>
    <w:rsid w:val="001F098A"/>
    <w:rsid w:val="001F0B15"/>
    <w:rsid w:val="001F10E4"/>
    <w:rsid w:val="001F1522"/>
    <w:rsid w:val="001F15E6"/>
    <w:rsid w:val="001F18B4"/>
    <w:rsid w:val="001F1963"/>
    <w:rsid w:val="001F1A42"/>
    <w:rsid w:val="001F275C"/>
    <w:rsid w:val="001F2A89"/>
    <w:rsid w:val="001F32EC"/>
    <w:rsid w:val="001F36D0"/>
    <w:rsid w:val="001F39AF"/>
    <w:rsid w:val="001F3A90"/>
    <w:rsid w:val="001F3BE7"/>
    <w:rsid w:val="001F4208"/>
    <w:rsid w:val="001F44B6"/>
    <w:rsid w:val="001F4790"/>
    <w:rsid w:val="001F5211"/>
    <w:rsid w:val="001F724D"/>
    <w:rsid w:val="001F78F0"/>
    <w:rsid w:val="00200C5D"/>
    <w:rsid w:val="0020109F"/>
    <w:rsid w:val="00201CA6"/>
    <w:rsid w:val="00202650"/>
    <w:rsid w:val="00202AF9"/>
    <w:rsid w:val="00202B75"/>
    <w:rsid w:val="00203581"/>
    <w:rsid w:val="002037A4"/>
    <w:rsid w:val="00203BBA"/>
    <w:rsid w:val="00204240"/>
    <w:rsid w:val="0020427B"/>
    <w:rsid w:val="00204624"/>
    <w:rsid w:val="00205284"/>
    <w:rsid w:val="00205296"/>
    <w:rsid w:val="0020532F"/>
    <w:rsid w:val="002055FE"/>
    <w:rsid w:val="00205661"/>
    <w:rsid w:val="00205C29"/>
    <w:rsid w:val="002062F5"/>
    <w:rsid w:val="002066DC"/>
    <w:rsid w:val="00206A4D"/>
    <w:rsid w:val="0020700D"/>
    <w:rsid w:val="00207379"/>
    <w:rsid w:val="00207BF5"/>
    <w:rsid w:val="00211BCE"/>
    <w:rsid w:val="0021248D"/>
    <w:rsid w:val="00212900"/>
    <w:rsid w:val="00213187"/>
    <w:rsid w:val="002132D7"/>
    <w:rsid w:val="00213CB9"/>
    <w:rsid w:val="002143A4"/>
    <w:rsid w:val="00215113"/>
    <w:rsid w:val="002151CC"/>
    <w:rsid w:val="00215294"/>
    <w:rsid w:val="00215767"/>
    <w:rsid w:val="002157F4"/>
    <w:rsid w:val="00215BEE"/>
    <w:rsid w:val="00215EA1"/>
    <w:rsid w:val="002161EC"/>
    <w:rsid w:val="002162CB"/>
    <w:rsid w:val="0021656F"/>
    <w:rsid w:val="002171AF"/>
    <w:rsid w:val="002171FB"/>
    <w:rsid w:val="002173DC"/>
    <w:rsid w:val="00217F99"/>
    <w:rsid w:val="00220811"/>
    <w:rsid w:val="00220EBF"/>
    <w:rsid w:val="00221131"/>
    <w:rsid w:val="0022117F"/>
    <w:rsid w:val="00221706"/>
    <w:rsid w:val="00221779"/>
    <w:rsid w:val="00221B26"/>
    <w:rsid w:val="00222BBF"/>
    <w:rsid w:val="00223328"/>
    <w:rsid w:val="00223353"/>
    <w:rsid w:val="00223BB0"/>
    <w:rsid w:val="00223F04"/>
    <w:rsid w:val="00224239"/>
    <w:rsid w:val="00224766"/>
    <w:rsid w:val="00224AED"/>
    <w:rsid w:val="00225A50"/>
    <w:rsid w:val="00226C5E"/>
    <w:rsid w:val="00226CE3"/>
    <w:rsid w:val="00226D40"/>
    <w:rsid w:val="00227624"/>
    <w:rsid w:val="002301D2"/>
    <w:rsid w:val="00230302"/>
    <w:rsid w:val="00230541"/>
    <w:rsid w:val="0023091A"/>
    <w:rsid w:val="00230A3F"/>
    <w:rsid w:val="002313E3"/>
    <w:rsid w:val="00231C3A"/>
    <w:rsid w:val="00231E43"/>
    <w:rsid w:val="002323AD"/>
    <w:rsid w:val="00232A26"/>
    <w:rsid w:val="00232EB6"/>
    <w:rsid w:val="002331B8"/>
    <w:rsid w:val="00233248"/>
    <w:rsid w:val="0023369E"/>
    <w:rsid w:val="00233AE9"/>
    <w:rsid w:val="00234056"/>
    <w:rsid w:val="00234774"/>
    <w:rsid w:val="0023485F"/>
    <w:rsid w:val="0023542F"/>
    <w:rsid w:val="00235584"/>
    <w:rsid w:val="00235BFC"/>
    <w:rsid w:val="00235EC9"/>
    <w:rsid w:val="00236A51"/>
    <w:rsid w:val="00236B18"/>
    <w:rsid w:val="00236DA5"/>
    <w:rsid w:val="002401FD"/>
    <w:rsid w:val="0024025B"/>
    <w:rsid w:val="00240458"/>
    <w:rsid w:val="0024059E"/>
    <w:rsid w:val="00240773"/>
    <w:rsid w:val="00241161"/>
    <w:rsid w:val="002414A9"/>
    <w:rsid w:val="00241ECE"/>
    <w:rsid w:val="00241F8A"/>
    <w:rsid w:val="002421F7"/>
    <w:rsid w:val="00242629"/>
    <w:rsid w:val="002429C2"/>
    <w:rsid w:val="002437B7"/>
    <w:rsid w:val="00243CC2"/>
    <w:rsid w:val="00244429"/>
    <w:rsid w:val="0024479A"/>
    <w:rsid w:val="00244A94"/>
    <w:rsid w:val="002458E0"/>
    <w:rsid w:val="00246576"/>
    <w:rsid w:val="00246EAC"/>
    <w:rsid w:val="0024720D"/>
    <w:rsid w:val="002474D2"/>
    <w:rsid w:val="00247B9D"/>
    <w:rsid w:val="00250171"/>
    <w:rsid w:val="00251CDE"/>
    <w:rsid w:val="00251F0E"/>
    <w:rsid w:val="00252181"/>
    <w:rsid w:val="002525EE"/>
    <w:rsid w:val="00252CAC"/>
    <w:rsid w:val="002534A7"/>
    <w:rsid w:val="002539A8"/>
    <w:rsid w:val="00253C46"/>
    <w:rsid w:val="00253C8F"/>
    <w:rsid w:val="00253E39"/>
    <w:rsid w:val="00254040"/>
    <w:rsid w:val="0025433F"/>
    <w:rsid w:val="0025454F"/>
    <w:rsid w:val="00254E8C"/>
    <w:rsid w:val="002559BC"/>
    <w:rsid w:val="00256389"/>
    <w:rsid w:val="00256CCB"/>
    <w:rsid w:val="00256FCC"/>
    <w:rsid w:val="00257177"/>
    <w:rsid w:val="00257187"/>
    <w:rsid w:val="00257786"/>
    <w:rsid w:val="0026031F"/>
    <w:rsid w:val="00260AFA"/>
    <w:rsid w:val="00260D33"/>
    <w:rsid w:val="0026129E"/>
    <w:rsid w:val="002625DF"/>
    <w:rsid w:val="00262BC1"/>
    <w:rsid w:val="0026367B"/>
    <w:rsid w:val="002636B7"/>
    <w:rsid w:val="0026396B"/>
    <w:rsid w:val="002642DE"/>
    <w:rsid w:val="00264352"/>
    <w:rsid w:val="00264AA2"/>
    <w:rsid w:val="002657B6"/>
    <w:rsid w:val="00265B77"/>
    <w:rsid w:val="00266264"/>
    <w:rsid w:val="00266927"/>
    <w:rsid w:val="00266E64"/>
    <w:rsid w:val="00267580"/>
    <w:rsid w:val="002679AA"/>
    <w:rsid w:val="00267F25"/>
    <w:rsid w:val="00267F72"/>
    <w:rsid w:val="00270038"/>
    <w:rsid w:val="00270410"/>
    <w:rsid w:val="002711DC"/>
    <w:rsid w:val="002712B5"/>
    <w:rsid w:val="002714A4"/>
    <w:rsid w:val="0027172F"/>
    <w:rsid w:val="0027187E"/>
    <w:rsid w:val="00272257"/>
    <w:rsid w:val="00272D7F"/>
    <w:rsid w:val="0027435D"/>
    <w:rsid w:val="0027436F"/>
    <w:rsid w:val="00274C19"/>
    <w:rsid w:val="00274DA0"/>
    <w:rsid w:val="00275803"/>
    <w:rsid w:val="00275C8D"/>
    <w:rsid w:val="00276318"/>
    <w:rsid w:val="0027652A"/>
    <w:rsid w:val="00276F42"/>
    <w:rsid w:val="00277B74"/>
    <w:rsid w:val="00277FDF"/>
    <w:rsid w:val="00280451"/>
    <w:rsid w:val="00280540"/>
    <w:rsid w:val="00280766"/>
    <w:rsid w:val="00280BB6"/>
    <w:rsid w:val="00280F4E"/>
    <w:rsid w:val="00281698"/>
    <w:rsid w:val="00281F18"/>
    <w:rsid w:val="0028225D"/>
    <w:rsid w:val="0028229C"/>
    <w:rsid w:val="00282943"/>
    <w:rsid w:val="00282D14"/>
    <w:rsid w:val="00282FE1"/>
    <w:rsid w:val="0028307E"/>
    <w:rsid w:val="00283201"/>
    <w:rsid w:val="002834A3"/>
    <w:rsid w:val="00283C07"/>
    <w:rsid w:val="00284763"/>
    <w:rsid w:val="002847C9"/>
    <w:rsid w:val="00284961"/>
    <w:rsid w:val="00285996"/>
    <w:rsid w:val="00285F1B"/>
    <w:rsid w:val="002867B1"/>
    <w:rsid w:val="00290C85"/>
    <w:rsid w:val="00290E4E"/>
    <w:rsid w:val="00290F5A"/>
    <w:rsid w:val="0029104A"/>
    <w:rsid w:val="0029151C"/>
    <w:rsid w:val="00291966"/>
    <w:rsid w:val="0029251C"/>
    <w:rsid w:val="0029258D"/>
    <w:rsid w:val="002928DD"/>
    <w:rsid w:val="00293270"/>
    <w:rsid w:val="00293512"/>
    <w:rsid w:val="0029352C"/>
    <w:rsid w:val="00293B03"/>
    <w:rsid w:val="00293C4B"/>
    <w:rsid w:val="0029419F"/>
    <w:rsid w:val="00295071"/>
    <w:rsid w:val="002969E7"/>
    <w:rsid w:val="00296CBA"/>
    <w:rsid w:val="002977D6"/>
    <w:rsid w:val="00297BF7"/>
    <w:rsid w:val="00297E9F"/>
    <w:rsid w:val="002A05E2"/>
    <w:rsid w:val="002A075B"/>
    <w:rsid w:val="002A0960"/>
    <w:rsid w:val="002A0A52"/>
    <w:rsid w:val="002A0ADA"/>
    <w:rsid w:val="002A0F47"/>
    <w:rsid w:val="002A152E"/>
    <w:rsid w:val="002A1998"/>
    <w:rsid w:val="002A2B63"/>
    <w:rsid w:val="002A305F"/>
    <w:rsid w:val="002A3516"/>
    <w:rsid w:val="002A35BD"/>
    <w:rsid w:val="002A3BA2"/>
    <w:rsid w:val="002A417F"/>
    <w:rsid w:val="002A48AD"/>
    <w:rsid w:val="002A5164"/>
    <w:rsid w:val="002A53D1"/>
    <w:rsid w:val="002A5465"/>
    <w:rsid w:val="002A59C1"/>
    <w:rsid w:val="002A6251"/>
    <w:rsid w:val="002A6410"/>
    <w:rsid w:val="002A66AE"/>
    <w:rsid w:val="002A6A3D"/>
    <w:rsid w:val="002A6CFA"/>
    <w:rsid w:val="002A6DB0"/>
    <w:rsid w:val="002A7C5D"/>
    <w:rsid w:val="002B06AA"/>
    <w:rsid w:val="002B0CB2"/>
    <w:rsid w:val="002B111C"/>
    <w:rsid w:val="002B11EF"/>
    <w:rsid w:val="002B122A"/>
    <w:rsid w:val="002B14FB"/>
    <w:rsid w:val="002B1AE3"/>
    <w:rsid w:val="002B223B"/>
    <w:rsid w:val="002B2C6F"/>
    <w:rsid w:val="002B3317"/>
    <w:rsid w:val="002B3AAB"/>
    <w:rsid w:val="002B4342"/>
    <w:rsid w:val="002B450C"/>
    <w:rsid w:val="002B4598"/>
    <w:rsid w:val="002B47AD"/>
    <w:rsid w:val="002B55C2"/>
    <w:rsid w:val="002B65B4"/>
    <w:rsid w:val="002B7AD4"/>
    <w:rsid w:val="002B7EC3"/>
    <w:rsid w:val="002B7FE9"/>
    <w:rsid w:val="002C0058"/>
    <w:rsid w:val="002C07DD"/>
    <w:rsid w:val="002C07E7"/>
    <w:rsid w:val="002C186F"/>
    <w:rsid w:val="002C1FCD"/>
    <w:rsid w:val="002C265D"/>
    <w:rsid w:val="002C28F9"/>
    <w:rsid w:val="002C2B28"/>
    <w:rsid w:val="002C301C"/>
    <w:rsid w:val="002C3503"/>
    <w:rsid w:val="002C444C"/>
    <w:rsid w:val="002C4D89"/>
    <w:rsid w:val="002C5319"/>
    <w:rsid w:val="002C5D6F"/>
    <w:rsid w:val="002C5FE4"/>
    <w:rsid w:val="002C63BC"/>
    <w:rsid w:val="002C75D9"/>
    <w:rsid w:val="002C7A42"/>
    <w:rsid w:val="002C7E68"/>
    <w:rsid w:val="002D0FCB"/>
    <w:rsid w:val="002D1D95"/>
    <w:rsid w:val="002D2156"/>
    <w:rsid w:val="002D2380"/>
    <w:rsid w:val="002D26AE"/>
    <w:rsid w:val="002D2C4C"/>
    <w:rsid w:val="002D2F2B"/>
    <w:rsid w:val="002D3533"/>
    <w:rsid w:val="002D3E5F"/>
    <w:rsid w:val="002D44D2"/>
    <w:rsid w:val="002D4A66"/>
    <w:rsid w:val="002D4F7C"/>
    <w:rsid w:val="002D5064"/>
    <w:rsid w:val="002D507B"/>
    <w:rsid w:val="002D549D"/>
    <w:rsid w:val="002D57FD"/>
    <w:rsid w:val="002D6054"/>
    <w:rsid w:val="002D61E6"/>
    <w:rsid w:val="002D6DA3"/>
    <w:rsid w:val="002E06A9"/>
    <w:rsid w:val="002E0827"/>
    <w:rsid w:val="002E152D"/>
    <w:rsid w:val="002E163E"/>
    <w:rsid w:val="002E1AF3"/>
    <w:rsid w:val="002E2092"/>
    <w:rsid w:val="002E252A"/>
    <w:rsid w:val="002E2730"/>
    <w:rsid w:val="002E2828"/>
    <w:rsid w:val="002E2853"/>
    <w:rsid w:val="002E2B14"/>
    <w:rsid w:val="002E2B38"/>
    <w:rsid w:val="002E2E07"/>
    <w:rsid w:val="002E340B"/>
    <w:rsid w:val="002E3832"/>
    <w:rsid w:val="002E3EE6"/>
    <w:rsid w:val="002E480D"/>
    <w:rsid w:val="002E4986"/>
    <w:rsid w:val="002E522C"/>
    <w:rsid w:val="002E67DE"/>
    <w:rsid w:val="002E77A0"/>
    <w:rsid w:val="002E79A1"/>
    <w:rsid w:val="002F00D4"/>
    <w:rsid w:val="002F00FC"/>
    <w:rsid w:val="002F04EC"/>
    <w:rsid w:val="002F055A"/>
    <w:rsid w:val="002F078A"/>
    <w:rsid w:val="002F0E4C"/>
    <w:rsid w:val="002F13F1"/>
    <w:rsid w:val="002F1A93"/>
    <w:rsid w:val="002F1C66"/>
    <w:rsid w:val="002F1C9B"/>
    <w:rsid w:val="002F266F"/>
    <w:rsid w:val="002F328B"/>
    <w:rsid w:val="002F37B7"/>
    <w:rsid w:val="002F39ED"/>
    <w:rsid w:val="002F3BDF"/>
    <w:rsid w:val="002F3CB8"/>
    <w:rsid w:val="002F4154"/>
    <w:rsid w:val="002F4219"/>
    <w:rsid w:val="002F46E5"/>
    <w:rsid w:val="002F4928"/>
    <w:rsid w:val="002F4D6E"/>
    <w:rsid w:val="002F5973"/>
    <w:rsid w:val="002F5ADC"/>
    <w:rsid w:val="002F6096"/>
    <w:rsid w:val="002F6597"/>
    <w:rsid w:val="002F79DA"/>
    <w:rsid w:val="002F7BD2"/>
    <w:rsid w:val="002F7C6F"/>
    <w:rsid w:val="003003EE"/>
    <w:rsid w:val="0030086C"/>
    <w:rsid w:val="00300936"/>
    <w:rsid w:val="0030112D"/>
    <w:rsid w:val="003012EF"/>
    <w:rsid w:val="003015A6"/>
    <w:rsid w:val="00301659"/>
    <w:rsid w:val="00301B71"/>
    <w:rsid w:val="00301D8D"/>
    <w:rsid w:val="00302466"/>
    <w:rsid w:val="003024BE"/>
    <w:rsid w:val="003028AA"/>
    <w:rsid w:val="00302AF3"/>
    <w:rsid w:val="00303036"/>
    <w:rsid w:val="00303AC1"/>
    <w:rsid w:val="00303DC2"/>
    <w:rsid w:val="00305304"/>
    <w:rsid w:val="003053AF"/>
    <w:rsid w:val="00305A62"/>
    <w:rsid w:val="00307114"/>
    <w:rsid w:val="0030714D"/>
    <w:rsid w:val="00307EA7"/>
    <w:rsid w:val="00307F55"/>
    <w:rsid w:val="00310732"/>
    <w:rsid w:val="003117B3"/>
    <w:rsid w:val="00311AA9"/>
    <w:rsid w:val="0031284C"/>
    <w:rsid w:val="00312F93"/>
    <w:rsid w:val="0031316D"/>
    <w:rsid w:val="00313190"/>
    <w:rsid w:val="003134BB"/>
    <w:rsid w:val="00314697"/>
    <w:rsid w:val="0031507B"/>
    <w:rsid w:val="00315278"/>
    <w:rsid w:val="00315E0B"/>
    <w:rsid w:val="003167DE"/>
    <w:rsid w:val="00316B52"/>
    <w:rsid w:val="00316CDF"/>
    <w:rsid w:val="00316D0F"/>
    <w:rsid w:val="003177E2"/>
    <w:rsid w:val="00317C34"/>
    <w:rsid w:val="0032034C"/>
    <w:rsid w:val="00320986"/>
    <w:rsid w:val="00320D7E"/>
    <w:rsid w:val="00320DA6"/>
    <w:rsid w:val="00321052"/>
    <w:rsid w:val="0032106C"/>
    <w:rsid w:val="00321265"/>
    <w:rsid w:val="00321737"/>
    <w:rsid w:val="003217F3"/>
    <w:rsid w:val="00321AAA"/>
    <w:rsid w:val="00321E27"/>
    <w:rsid w:val="00322445"/>
    <w:rsid w:val="003226A3"/>
    <w:rsid w:val="00322734"/>
    <w:rsid w:val="003228DB"/>
    <w:rsid w:val="00322B8B"/>
    <w:rsid w:val="00322C77"/>
    <w:rsid w:val="00322EA0"/>
    <w:rsid w:val="00323163"/>
    <w:rsid w:val="00323455"/>
    <w:rsid w:val="00323572"/>
    <w:rsid w:val="0032385F"/>
    <w:rsid w:val="00323994"/>
    <w:rsid w:val="00324478"/>
    <w:rsid w:val="003254C9"/>
    <w:rsid w:val="00325691"/>
    <w:rsid w:val="00325BD5"/>
    <w:rsid w:val="003274C2"/>
    <w:rsid w:val="003278C3"/>
    <w:rsid w:val="003302DC"/>
    <w:rsid w:val="003308ED"/>
    <w:rsid w:val="00330D34"/>
    <w:rsid w:val="003313B1"/>
    <w:rsid w:val="003314AC"/>
    <w:rsid w:val="003317A2"/>
    <w:rsid w:val="003318D6"/>
    <w:rsid w:val="00331FC2"/>
    <w:rsid w:val="00332466"/>
    <w:rsid w:val="003324FC"/>
    <w:rsid w:val="00333230"/>
    <w:rsid w:val="003339C0"/>
    <w:rsid w:val="00334942"/>
    <w:rsid w:val="00334D47"/>
    <w:rsid w:val="0033527E"/>
    <w:rsid w:val="00335D46"/>
    <w:rsid w:val="00336328"/>
    <w:rsid w:val="00336640"/>
    <w:rsid w:val="00336C2C"/>
    <w:rsid w:val="0033753B"/>
    <w:rsid w:val="0033F9D3"/>
    <w:rsid w:val="00340148"/>
    <w:rsid w:val="0034019C"/>
    <w:rsid w:val="00341413"/>
    <w:rsid w:val="00341AB1"/>
    <w:rsid w:val="003426D6"/>
    <w:rsid w:val="00342967"/>
    <w:rsid w:val="00343717"/>
    <w:rsid w:val="003439FA"/>
    <w:rsid w:val="00343ADF"/>
    <w:rsid w:val="00343BF8"/>
    <w:rsid w:val="00343C62"/>
    <w:rsid w:val="00343F90"/>
    <w:rsid w:val="003446A2"/>
    <w:rsid w:val="00345690"/>
    <w:rsid w:val="00345B92"/>
    <w:rsid w:val="00345EB4"/>
    <w:rsid w:val="00346146"/>
    <w:rsid w:val="00346541"/>
    <w:rsid w:val="003466ED"/>
    <w:rsid w:val="00346729"/>
    <w:rsid w:val="003474F3"/>
    <w:rsid w:val="003477FA"/>
    <w:rsid w:val="00347BB0"/>
    <w:rsid w:val="00347F4F"/>
    <w:rsid w:val="00350025"/>
    <w:rsid w:val="003505E0"/>
    <w:rsid w:val="00350739"/>
    <w:rsid w:val="003507B2"/>
    <w:rsid w:val="00350BAF"/>
    <w:rsid w:val="00351962"/>
    <w:rsid w:val="00351E4A"/>
    <w:rsid w:val="00352975"/>
    <w:rsid w:val="00354310"/>
    <w:rsid w:val="0035529A"/>
    <w:rsid w:val="003553D0"/>
    <w:rsid w:val="0035550B"/>
    <w:rsid w:val="00355661"/>
    <w:rsid w:val="00355AF7"/>
    <w:rsid w:val="00355DBF"/>
    <w:rsid w:val="00356536"/>
    <w:rsid w:val="003567E4"/>
    <w:rsid w:val="00356A39"/>
    <w:rsid w:val="00357061"/>
    <w:rsid w:val="00357492"/>
    <w:rsid w:val="003575D5"/>
    <w:rsid w:val="00357939"/>
    <w:rsid w:val="00357A73"/>
    <w:rsid w:val="00357D39"/>
    <w:rsid w:val="00357D7C"/>
    <w:rsid w:val="00357EB3"/>
    <w:rsid w:val="003601EE"/>
    <w:rsid w:val="00360DAA"/>
    <w:rsid w:val="00361366"/>
    <w:rsid w:val="003617C2"/>
    <w:rsid w:val="00361BEC"/>
    <w:rsid w:val="00361C5E"/>
    <w:rsid w:val="00361EBD"/>
    <w:rsid w:val="003625B2"/>
    <w:rsid w:val="00362A04"/>
    <w:rsid w:val="003633A8"/>
    <w:rsid w:val="00363596"/>
    <w:rsid w:val="00363BC7"/>
    <w:rsid w:val="00363CEE"/>
    <w:rsid w:val="00363D76"/>
    <w:rsid w:val="00364752"/>
    <w:rsid w:val="00365D5B"/>
    <w:rsid w:val="0036618A"/>
    <w:rsid w:val="00366773"/>
    <w:rsid w:val="00366908"/>
    <w:rsid w:val="00366C6A"/>
    <w:rsid w:val="00366CFF"/>
    <w:rsid w:val="00366D1E"/>
    <w:rsid w:val="00366EC2"/>
    <w:rsid w:val="00367029"/>
    <w:rsid w:val="003671F7"/>
    <w:rsid w:val="0036764C"/>
    <w:rsid w:val="00367A67"/>
    <w:rsid w:val="00367AE8"/>
    <w:rsid w:val="00367F1B"/>
    <w:rsid w:val="0037025C"/>
    <w:rsid w:val="00372460"/>
    <w:rsid w:val="0037267D"/>
    <w:rsid w:val="00372DE5"/>
    <w:rsid w:val="00372F8F"/>
    <w:rsid w:val="00372FDC"/>
    <w:rsid w:val="0037303B"/>
    <w:rsid w:val="003730CD"/>
    <w:rsid w:val="00373528"/>
    <w:rsid w:val="00373567"/>
    <w:rsid w:val="0037459A"/>
    <w:rsid w:val="003745D6"/>
    <w:rsid w:val="00374610"/>
    <w:rsid w:val="003746AA"/>
    <w:rsid w:val="003749EE"/>
    <w:rsid w:val="00374E40"/>
    <w:rsid w:val="003757BF"/>
    <w:rsid w:val="00375DD3"/>
    <w:rsid w:val="003760DB"/>
    <w:rsid w:val="00376131"/>
    <w:rsid w:val="0037619E"/>
    <w:rsid w:val="003761DD"/>
    <w:rsid w:val="0037658B"/>
    <w:rsid w:val="003766FA"/>
    <w:rsid w:val="0037673B"/>
    <w:rsid w:val="00376A6D"/>
    <w:rsid w:val="00377F3A"/>
    <w:rsid w:val="003800DD"/>
    <w:rsid w:val="00381203"/>
    <w:rsid w:val="003818FB"/>
    <w:rsid w:val="00381AB2"/>
    <w:rsid w:val="00381C50"/>
    <w:rsid w:val="00381DA9"/>
    <w:rsid w:val="0038216F"/>
    <w:rsid w:val="0038261E"/>
    <w:rsid w:val="003828A3"/>
    <w:rsid w:val="00383121"/>
    <w:rsid w:val="00383DEC"/>
    <w:rsid w:val="00384091"/>
    <w:rsid w:val="0038436B"/>
    <w:rsid w:val="00385442"/>
    <w:rsid w:val="00385A5B"/>
    <w:rsid w:val="0038628E"/>
    <w:rsid w:val="003863FB"/>
    <w:rsid w:val="00386548"/>
    <w:rsid w:val="00386840"/>
    <w:rsid w:val="00386A7F"/>
    <w:rsid w:val="00386B11"/>
    <w:rsid w:val="00390345"/>
    <w:rsid w:val="00390A51"/>
    <w:rsid w:val="00390B77"/>
    <w:rsid w:val="003927D2"/>
    <w:rsid w:val="003929E1"/>
    <w:rsid w:val="00393A50"/>
    <w:rsid w:val="00393EF0"/>
    <w:rsid w:val="00394249"/>
    <w:rsid w:val="003947F5"/>
    <w:rsid w:val="003949FB"/>
    <w:rsid w:val="00395087"/>
    <w:rsid w:val="003951B0"/>
    <w:rsid w:val="003956C5"/>
    <w:rsid w:val="00395B72"/>
    <w:rsid w:val="003968E2"/>
    <w:rsid w:val="00396A71"/>
    <w:rsid w:val="00396F96"/>
    <w:rsid w:val="00397950"/>
    <w:rsid w:val="003A0939"/>
    <w:rsid w:val="003A0E1D"/>
    <w:rsid w:val="003A1E91"/>
    <w:rsid w:val="003A20C5"/>
    <w:rsid w:val="003A2F0E"/>
    <w:rsid w:val="003A3AFC"/>
    <w:rsid w:val="003A40A2"/>
    <w:rsid w:val="003A43CF"/>
    <w:rsid w:val="003A53FE"/>
    <w:rsid w:val="003A551C"/>
    <w:rsid w:val="003A6471"/>
    <w:rsid w:val="003A6A62"/>
    <w:rsid w:val="003A7A10"/>
    <w:rsid w:val="003A7CD5"/>
    <w:rsid w:val="003B0A7A"/>
    <w:rsid w:val="003B0B91"/>
    <w:rsid w:val="003B0C0D"/>
    <w:rsid w:val="003B0E12"/>
    <w:rsid w:val="003B1125"/>
    <w:rsid w:val="003B1D29"/>
    <w:rsid w:val="003B2163"/>
    <w:rsid w:val="003B32D0"/>
    <w:rsid w:val="003B37E8"/>
    <w:rsid w:val="003B46DF"/>
    <w:rsid w:val="003B5286"/>
    <w:rsid w:val="003B5873"/>
    <w:rsid w:val="003B60F1"/>
    <w:rsid w:val="003B6727"/>
    <w:rsid w:val="003B6A50"/>
    <w:rsid w:val="003B6C3D"/>
    <w:rsid w:val="003B7788"/>
    <w:rsid w:val="003B7AC2"/>
    <w:rsid w:val="003B7AD8"/>
    <w:rsid w:val="003C01E4"/>
    <w:rsid w:val="003C034A"/>
    <w:rsid w:val="003C0520"/>
    <w:rsid w:val="003C0A46"/>
    <w:rsid w:val="003C0A61"/>
    <w:rsid w:val="003C0C1D"/>
    <w:rsid w:val="003C0FCD"/>
    <w:rsid w:val="003C1488"/>
    <w:rsid w:val="003C1A22"/>
    <w:rsid w:val="003C1DD0"/>
    <w:rsid w:val="003C1F14"/>
    <w:rsid w:val="003C24D5"/>
    <w:rsid w:val="003C24DF"/>
    <w:rsid w:val="003C24E9"/>
    <w:rsid w:val="003C2739"/>
    <w:rsid w:val="003C2AD9"/>
    <w:rsid w:val="003C2D65"/>
    <w:rsid w:val="003C3C71"/>
    <w:rsid w:val="003C4680"/>
    <w:rsid w:val="003C4FBE"/>
    <w:rsid w:val="003C5E13"/>
    <w:rsid w:val="003C5FA5"/>
    <w:rsid w:val="003C62D4"/>
    <w:rsid w:val="003C6335"/>
    <w:rsid w:val="003C63C1"/>
    <w:rsid w:val="003C6F87"/>
    <w:rsid w:val="003C72CE"/>
    <w:rsid w:val="003C77DB"/>
    <w:rsid w:val="003D07A8"/>
    <w:rsid w:val="003D0F11"/>
    <w:rsid w:val="003D0F1D"/>
    <w:rsid w:val="003D1391"/>
    <w:rsid w:val="003D1807"/>
    <w:rsid w:val="003D1F3A"/>
    <w:rsid w:val="003D28C0"/>
    <w:rsid w:val="003D29EF"/>
    <w:rsid w:val="003D3337"/>
    <w:rsid w:val="003D34D5"/>
    <w:rsid w:val="003D3584"/>
    <w:rsid w:val="003D3E63"/>
    <w:rsid w:val="003D42E9"/>
    <w:rsid w:val="003D47C2"/>
    <w:rsid w:val="003D51CB"/>
    <w:rsid w:val="003D5A47"/>
    <w:rsid w:val="003D65AE"/>
    <w:rsid w:val="003D6B53"/>
    <w:rsid w:val="003D7536"/>
    <w:rsid w:val="003D7B5D"/>
    <w:rsid w:val="003E0E3D"/>
    <w:rsid w:val="003E1296"/>
    <w:rsid w:val="003E1BCD"/>
    <w:rsid w:val="003E1C21"/>
    <w:rsid w:val="003E44D5"/>
    <w:rsid w:val="003E4D41"/>
    <w:rsid w:val="003E5A81"/>
    <w:rsid w:val="003E5D62"/>
    <w:rsid w:val="003E5F90"/>
    <w:rsid w:val="003E65BA"/>
    <w:rsid w:val="003E73C1"/>
    <w:rsid w:val="003E782F"/>
    <w:rsid w:val="003E7D81"/>
    <w:rsid w:val="003E7FAA"/>
    <w:rsid w:val="003F00B2"/>
    <w:rsid w:val="003F0356"/>
    <w:rsid w:val="003F109E"/>
    <w:rsid w:val="003F13A8"/>
    <w:rsid w:val="003F1551"/>
    <w:rsid w:val="003F1EB4"/>
    <w:rsid w:val="003F327A"/>
    <w:rsid w:val="003F329E"/>
    <w:rsid w:val="003F36FD"/>
    <w:rsid w:val="003F373F"/>
    <w:rsid w:val="003F38A6"/>
    <w:rsid w:val="003F4353"/>
    <w:rsid w:val="003F4F69"/>
    <w:rsid w:val="003F5141"/>
    <w:rsid w:val="003F5340"/>
    <w:rsid w:val="003F56E3"/>
    <w:rsid w:val="003F618C"/>
    <w:rsid w:val="003F6736"/>
    <w:rsid w:val="003F6CCA"/>
    <w:rsid w:val="003F7821"/>
    <w:rsid w:val="003F784D"/>
    <w:rsid w:val="003F78E0"/>
    <w:rsid w:val="003F78FA"/>
    <w:rsid w:val="004005E8"/>
    <w:rsid w:val="00401311"/>
    <w:rsid w:val="00401933"/>
    <w:rsid w:val="00401958"/>
    <w:rsid w:val="00401D41"/>
    <w:rsid w:val="00402034"/>
    <w:rsid w:val="004028BE"/>
    <w:rsid w:val="00404613"/>
    <w:rsid w:val="0040479D"/>
    <w:rsid w:val="00404BC6"/>
    <w:rsid w:val="004051E4"/>
    <w:rsid w:val="00405E74"/>
    <w:rsid w:val="00406447"/>
    <w:rsid w:val="004065D5"/>
    <w:rsid w:val="004066EA"/>
    <w:rsid w:val="00406C72"/>
    <w:rsid w:val="00406C80"/>
    <w:rsid w:val="004079C0"/>
    <w:rsid w:val="00407A25"/>
    <w:rsid w:val="00411C17"/>
    <w:rsid w:val="004127D7"/>
    <w:rsid w:val="00412FF3"/>
    <w:rsid w:val="00413A93"/>
    <w:rsid w:val="00413BAD"/>
    <w:rsid w:val="00414932"/>
    <w:rsid w:val="0041587A"/>
    <w:rsid w:val="00416CD7"/>
    <w:rsid w:val="00416FC3"/>
    <w:rsid w:val="00417B2A"/>
    <w:rsid w:val="00420392"/>
    <w:rsid w:val="00420652"/>
    <w:rsid w:val="00420E8F"/>
    <w:rsid w:val="00420ED4"/>
    <w:rsid w:val="00421078"/>
    <w:rsid w:val="004210FE"/>
    <w:rsid w:val="004213D4"/>
    <w:rsid w:val="00421C2D"/>
    <w:rsid w:val="00421D77"/>
    <w:rsid w:val="00421F25"/>
    <w:rsid w:val="004225C9"/>
    <w:rsid w:val="004238B8"/>
    <w:rsid w:val="00425140"/>
    <w:rsid w:val="0042515C"/>
    <w:rsid w:val="00425E7D"/>
    <w:rsid w:val="0042635E"/>
    <w:rsid w:val="004263B5"/>
    <w:rsid w:val="0042679E"/>
    <w:rsid w:val="0042771B"/>
    <w:rsid w:val="004277CF"/>
    <w:rsid w:val="004277D6"/>
    <w:rsid w:val="00427F8D"/>
    <w:rsid w:val="004300A7"/>
    <w:rsid w:val="004312C9"/>
    <w:rsid w:val="00431658"/>
    <w:rsid w:val="004318C8"/>
    <w:rsid w:val="00431FBF"/>
    <w:rsid w:val="00432086"/>
    <w:rsid w:val="00432D30"/>
    <w:rsid w:val="0043308E"/>
    <w:rsid w:val="0043383B"/>
    <w:rsid w:val="004341A8"/>
    <w:rsid w:val="00434241"/>
    <w:rsid w:val="004346AC"/>
    <w:rsid w:val="004354F9"/>
    <w:rsid w:val="0043577A"/>
    <w:rsid w:val="004357EB"/>
    <w:rsid w:val="00435BE9"/>
    <w:rsid w:val="00435FE2"/>
    <w:rsid w:val="00436E36"/>
    <w:rsid w:val="00437090"/>
    <w:rsid w:val="004378A2"/>
    <w:rsid w:val="00437EC1"/>
    <w:rsid w:val="0044088C"/>
    <w:rsid w:val="004409EB"/>
    <w:rsid w:val="00440AF5"/>
    <w:rsid w:val="00440C7A"/>
    <w:rsid w:val="00441228"/>
    <w:rsid w:val="00441271"/>
    <w:rsid w:val="00441D25"/>
    <w:rsid w:val="0044230A"/>
    <w:rsid w:val="00442758"/>
    <w:rsid w:val="004428FD"/>
    <w:rsid w:val="00442A0B"/>
    <w:rsid w:val="0044372F"/>
    <w:rsid w:val="00443848"/>
    <w:rsid w:val="00443898"/>
    <w:rsid w:val="004439BE"/>
    <w:rsid w:val="00443CC2"/>
    <w:rsid w:val="0044431B"/>
    <w:rsid w:val="00444495"/>
    <w:rsid w:val="00444750"/>
    <w:rsid w:val="00444DAA"/>
    <w:rsid w:val="004451EC"/>
    <w:rsid w:val="004451FE"/>
    <w:rsid w:val="0044563C"/>
    <w:rsid w:val="004457B6"/>
    <w:rsid w:val="00445821"/>
    <w:rsid w:val="00445895"/>
    <w:rsid w:val="004459B4"/>
    <w:rsid w:val="00445C09"/>
    <w:rsid w:val="00445EF7"/>
    <w:rsid w:val="00446403"/>
    <w:rsid w:val="004466A0"/>
    <w:rsid w:val="00446806"/>
    <w:rsid w:val="00446DC0"/>
    <w:rsid w:val="00446EFE"/>
    <w:rsid w:val="00447D39"/>
    <w:rsid w:val="00450086"/>
    <w:rsid w:val="004504F8"/>
    <w:rsid w:val="00450A08"/>
    <w:rsid w:val="00450C7F"/>
    <w:rsid w:val="00451135"/>
    <w:rsid w:val="00451164"/>
    <w:rsid w:val="00452545"/>
    <w:rsid w:val="00452786"/>
    <w:rsid w:val="00452A59"/>
    <w:rsid w:val="004530DD"/>
    <w:rsid w:val="00453D69"/>
    <w:rsid w:val="00453DDD"/>
    <w:rsid w:val="004543CE"/>
    <w:rsid w:val="00455318"/>
    <w:rsid w:val="004556C6"/>
    <w:rsid w:val="00455BB6"/>
    <w:rsid w:val="004568DB"/>
    <w:rsid w:val="00457CBE"/>
    <w:rsid w:val="00457F50"/>
    <w:rsid w:val="00460205"/>
    <w:rsid w:val="004607A6"/>
    <w:rsid w:val="00460E29"/>
    <w:rsid w:val="00461526"/>
    <w:rsid w:val="00461878"/>
    <w:rsid w:val="004620F0"/>
    <w:rsid w:val="004622E1"/>
    <w:rsid w:val="00462B52"/>
    <w:rsid w:val="00463F32"/>
    <w:rsid w:val="00463F34"/>
    <w:rsid w:val="00463F51"/>
    <w:rsid w:val="004644CC"/>
    <w:rsid w:val="004645E8"/>
    <w:rsid w:val="0046492E"/>
    <w:rsid w:val="0046549C"/>
    <w:rsid w:val="00465836"/>
    <w:rsid w:val="0046595F"/>
    <w:rsid w:val="00465B11"/>
    <w:rsid w:val="00465DAF"/>
    <w:rsid w:val="00466433"/>
    <w:rsid w:val="004664AA"/>
    <w:rsid w:val="0046687E"/>
    <w:rsid w:val="00467F93"/>
    <w:rsid w:val="0047010F"/>
    <w:rsid w:val="00470627"/>
    <w:rsid w:val="0047104A"/>
    <w:rsid w:val="004714C4"/>
    <w:rsid w:val="004717B8"/>
    <w:rsid w:val="00471B0D"/>
    <w:rsid w:val="00471DEC"/>
    <w:rsid w:val="00473C33"/>
    <w:rsid w:val="00473DDB"/>
    <w:rsid w:val="00473FBA"/>
    <w:rsid w:val="004748E4"/>
    <w:rsid w:val="00474C34"/>
    <w:rsid w:val="004751F3"/>
    <w:rsid w:val="004757B5"/>
    <w:rsid w:val="00475D49"/>
    <w:rsid w:val="00476580"/>
    <w:rsid w:val="00476CF3"/>
    <w:rsid w:val="00476FC5"/>
    <w:rsid w:val="00476FCA"/>
    <w:rsid w:val="00477B63"/>
    <w:rsid w:val="00477D32"/>
    <w:rsid w:val="0048018C"/>
    <w:rsid w:val="004803EB"/>
    <w:rsid w:val="00480B60"/>
    <w:rsid w:val="004817A4"/>
    <w:rsid w:val="00482D6E"/>
    <w:rsid w:val="00482E23"/>
    <w:rsid w:val="00483EC6"/>
    <w:rsid w:val="00483EF5"/>
    <w:rsid w:val="004844A1"/>
    <w:rsid w:val="00484607"/>
    <w:rsid w:val="004849F7"/>
    <w:rsid w:val="00485475"/>
    <w:rsid w:val="00485AEE"/>
    <w:rsid w:val="00485F7D"/>
    <w:rsid w:val="0048610F"/>
    <w:rsid w:val="0048731D"/>
    <w:rsid w:val="004877BB"/>
    <w:rsid w:val="00487808"/>
    <w:rsid w:val="00487BFF"/>
    <w:rsid w:val="00490EE0"/>
    <w:rsid w:val="004918BC"/>
    <w:rsid w:val="0049274C"/>
    <w:rsid w:val="00492989"/>
    <w:rsid w:val="00492CF5"/>
    <w:rsid w:val="004934A9"/>
    <w:rsid w:val="004935F4"/>
    <w:rsid w:val="00494159"/>
    <w:rsid w:val="00494588"/>
    <w:rsid w:val="004967F1"/>
    <w:rsid w:val="00497533"/>
    <w:rsid w:val="00497F5A"/>
    <w:rsid w:val="004A027B"/>
    <w:rsid w:val="004A0605"/>
    <w:rsid w:val="004A08D1"/>
    <w:rsid w:val="004A10EF"/>
    <w:rsid w:val="004A241B"/>
    <w:rsid w:val="004A24FB"/>
    <w:rsid w:val="004A258D"/>
    <w:rsid w:val="004A269F"/>
    <w:rsid w:val="004A27CD"/>
    <w:rsid w:val="004A3121"/>
    <w:rsid w:val="004A32BA"/>
    <w:rsid w:val="004A374C"/>
    <w:rsid w:val="004A3DB6"/>
    <w:rsid w:val="004A424D"/>
    <w:rsid w:val="004A48F8"/>
    <w:rsid w:val="004A56D7"/>
    <w:rsid w:val="004A56F0"/>
    <w:rsid w:val="004A5876"/>
    <w:rsid w:val="004A643A"/>
    <w:rsid w:val="004A7433"/>
    <w:rsid w:val="004A780D"/>
    <w:rsid w:val="004A7A8C"/>
    <w:rsid w:val="004A7D74"/>
    <w:rsid w:val="004B0251"/>
    <w:rsid w:val="004B0B03"/>
    <w:rsid w:val="004B0EB9"/>
    <w:rsid w:val="004B1088"/>
    <w:rsid w:val="004B11AA"/>
    <w:rsid w:val="004B1CC4"/>
    <w:rsid w:val="004B1FC1"/>
    <w:rsid w:val="004B215E"/>
    <w:rsid w:val="004B2DC4"/>
    <w:rsid w:val="004B3096"/>
    <w:rsid w:val="004B319C"/>
    <w:rsid w:val="004B3380"/>
    <w:rsid w:val="004B358E"/>
    <w:rsid w:val="004B39BA"/>
    <w:rsid w:val="004B3BB9"/>
    <w:rsid w:val="004B467B"/>
    <w:rsid w:val="004B4A3E"/>
    <w:rsid w:val="004B4BEC"/>
    <w:rsid w:val="004B4CAE"/>
    <w:rsid w:val="004B5712"/>
    <w:rsid w:val="004B66C7"/>
    <w:rsid w:val="004B69EC"/>
    <w:rsid w:val="004B6F56"/>
    <w:rsid w:val="004B70D8"/>
    <w:rsid w:val="004B72B9"/>
    <w:rsid w:val="004B775D"/>
    <w:rsid w:val="004B79FD"/>
    <w:rsid w:val="004C0862"/>
    <w:rsid w:val="004C0A96"/>
    <w:rsid w:val="004C0E60"/>
    <w:rsid w:val="004C1A97"/>
    <w:rsid w:val="004C24E5"/>
    <w:rsid w:val="004C293E"/>
    <w:rsid w:val="004C2C6F"/>
    <w:rsid w:val="004C3920"/>
    <w:rsid w:val="004C3A81"/>
    <w:rsid w:val="004C3C41"/>
    <w:rsid w:val="004C44A8"/>
    <w:rsid w:val="004C5161"/>
    <w:rsid w:val="004C5A62"/>
    <w:rsid w:val="004C5F31"/>
    <w:rsid w:val="004C5F5E"/>
    <w:rsid w:val="004C62A0"/>
    <w:rsid w:val="004C639D"/>
    <w:rsid w:val="004C64D9"/>
    <w:rsid w:val="004C6D05"/>
    <w:rsid w:val="004C7784"/>
    <w:rsid w:val="004D038A"/>
    <w:rsid w:val="004D0614"/>
    <w:rsid w:val="004D06BE"/>
    <w:rsid w:val="004D144E"/>
    <w:rsid w:val="004D1DDD"/>
    <w:rsid w:val="004D2710"/>
    <w:rsid w:val="004D2B30"/>
    <w:rsid w:val="004D2E8A"/>
    <w:rsid w:val="004D336F"/>
    <w:rsid w:val="004D352D"/>
    <w:rsid w:val="004D36C0"/>
    <w:rsid w:val="004D44B8"/>
    <w:rsid w:val="004D4AE1"/>
    <w:rsid w:val="004D4C09"/>
    <w:rsid w:val="004D5A46"/>
    <w:rsid w:val="004D60E5"/>
    <w:rsid w:val="004D612E"/>
    <w:rsid w:val="004D6652"/>
    <w:rsid w:val="004D6A01"/>
    <w:rsid w:val="004D7513"/>
    <w:rsid w:val="004D752D"/>
    <w:rsid w:val="004D7C22"/>
    <w:rsid w:val="004E021D"/>
    <w:rsid w:val="004E0299"/>
    <w:rsid w:val="004E02B5"/>
    <w:rsid w:val="004E0FD9"/>
    <w:rsid w:val="004E1365"/>
    <w:rsid w:val="004E14A7"/>
    <w:rsid w:val="004E19A9"/>
    <w:rsid w:val="004E1A53"/>
    <w:rsid w:val="004E2334"/>
    <w:rsid w:val="004E239E"/>
    <w:rsid w:val="004E263B"/>
    <w:rsid w:val="004E2BDC"/>
    <w:rsid w:val="004E2C92"/>
    <w:rsid w:val="004E2D2F"/>
    <w:rsid w:val="004E3554"/>
    <w:rsid w:val="004E36DA"/>
    <w:rsid w:val="004E4B36"/>
    <w:rsid w:val="004E4BC0"/>
    <w:rsid w:val="004E4CDE"/>
    <w:rsid w:val="004E4CF2"/>
    <w:rsid w:val="004E51F8"/>
    <w:rsid w:val="004E56F9"/>
    <w:rsid w:val="004E6F8D"/>
    <w:rsid w:val="004E7BC4"/>
    <w:rsid w:val="004F1449"/>
    <w:rsid w:val="004F26FC"/>
    <w:rsid w:val="004F29C6"/>
    <w:rsid w:val="004F2C2F"/>
    <w:rsid w:val="004F3137"/>
    <w:rsid w:val="004F31BB"/>
    <w:rsid w:val="004F337C"/>
    <w:rsid w:val="004F35A5"/>
    <w:rsid w:val="004F36AE"/>
    <w:rsid w:val="004F3842"/>
    <w:rsid w:val="004F4183"/>
    <w:rsid w:val="004F447F"/>
    <w:rsid w:val="004F49A3"/>
    <w:rsid w:val="004F4A60"/>
    <w:rsid w:val="004F4B8D"/>
    <w:rsid w:val="004F4C9A"/>
    <w:rsid w:val="004F5EA6"/>
    <w:rsid w:val="004F606F"/>
    <w:rsid w:val="004F62C3"/>
    <w:rsid w:val="004F66D9"/>
    <w:rsid w:val="004F689F"/>
    <w:rsid w:val="004F74CF"/>
    <w:rsid w:val="004F7529"/>
    <w:rsid w:val="004F7E24"/>
    <w:rsid w:val="00500601"/>
    <w:rsid w:val="005015C2"/>
    <w:rsid w:val="00501751"/>
    <w:rsid w:val="005018E3"/>
    <w:rsid w:val="005020A0"/>
    <w:rsid w:val="005022FC"/>
    <w:rsid w:val="00502608"/>
    <w:rsid w:val="00502A4E"/>
    <w:rsid w:val="00502A95"/>
    <w:rsid w:val="00503001"/>
    <w:rsid w:val="005035F7"/>
    <w:rsid w:val="005038BF"/>
    <w:rsid w:val="00503B2B"/>
    <w:rsid w:val="00504159"/>
    <w:rsid w:val="0050418B"/>
    <w:rsid w:val="005044D8"/>
    <w:rsid w:val="00504CAB"/>
    <w:rsid w:val="00506C6F"/>
    <w:rsid w:val="00506F78"/>
    <w:rsid w:val="00507408"/>
    <w:rsid w:val="005076D2"/>
    <w:rsid w:val="00510223"/>
    <w:rsid w:val="005115E9"/>
    <w:rsid w:val="00511B41"/>
    <w:rsid w:val="00512937"/>
    <w:rsid w:val="005129D9"/>
    <w:rsid w:val="00512C21"/>
    <w:rsid w:val="005130B9"/>
    <w:rsid w:val="0051344D"/>
    <w:rsid w:val="005154E7"/>
    <w:rsid w:val="0051555D"/>
    <w:rsid w:val="00515C6E"/>
    <w:rsid w:val="00515DA8"/>
    <w:rsid w:val="00515FCF"/>
    <w:rsid w:val="0051607A"/>
    <w:rsid w:val="0051624D"/>
    <w:rsid w:val="005165F6"/>
    <w:rsid w:val="00516855"/>
    <w:rsid w:val="00516A10"/>
    <w:rsid w:val="00516C2B"/>
    <w:rsid w:val="00517469"/>
    <w:rsid w:val="00520487"/>
    <w:rsid w:val="00520DD3"/>
    <w:rsid w:val="00520E9D"/>
    <w:rsid w:val="00521ABB"/>
    <w:rsid w:val="00521B40"/>
    <w:rsid w:val="0052214E"/>
    <w:rsid w:val="0052217E"/>
    <w:rsid w:val="005221BA"/>
    <w:rsid w:val="005222D1"/>
    <w:rsid w:val="00522866"/>
    <w:rsid w:val="0052308B"/>
    <w:rsid w:val="005231EA"/>
    <w:rsid w:val="005234E9"/>
    <w:rsid w:val="0052371E"/>
    <w:rsid w:val="0052452B"/>
    <w:rsid w:val="005248D8"/>
    <w:rsid w:val="00524C2D"/>
    <w:rsid w:val="005255A2"/>
    <w:rsid w:val="005269B0"/>
    <w:rsid w:val="0052754C"/>
    <w:rsid w:val="0052757F"/>
    <w:rsid w:val="005300E8"/>
    <w:rsid w:val="005301CB"/>
    <w:rsid w:val="00530277"/>
    <w:rsid w:val="00530E89"/>
    <w:rsid w:val="0053118E"/>
    <w:rsid w:val="0053146F"/>
    <w:rsid w:val="0053186A"/>
    <w:rsid w:val="00531EBF"/>
    <w:rsid w:val="0053230A"/>
    <w:rsid w:val="005325EE"/>
    <w:rsid w:val="00532715"/>
    <w:rsid w:val="00534254"/>
    <w:rsid w:val="00534CE4"/>
    <w:rsid w:val="00534EC1"/>
    <w:rsid w:val="005353CE"/>
    <w:rsid w:val="005354D2"/>
    <w:rsid w:val="0053564F"/>
    <w:rsid w:val="00535D62"/>
    <w:rsid w:val="00535E46"/>
    <w:rsid w:val="0053626F"/>
    <w:rsid w:val="00537B08"/>
    <w:rsid w:val="005402E8"/>
    <w:rsid w:val="00540FA3"/>
    <w:rsid w:val="00541128"/>
    <w:rsid w:val="00542819"/>
    <w:rsid w:val="00542DB0"/>
    <w:rsid w:val="005433C3"/>
    <w:rsid w:val="0054369D"/>
    <w:rsid w:val="005436A9"/>
    <w:rsid w:val="00543C82"/>
    <w:rsid w:val="00543E7D"/>
    <w:rsid w:val="00543F4A"/>
    <w:rsid w:val="00544003"/>
    <w:rsid w:val="00544118"/>
    <w:rsid w:val="005442C1"/>
    <w:rsid w:val="005445FD"/>
    <w:rsid w:val="00545486"/>
    <w:rsid w:val="00545C1B"/>
    <w:rsid w:val="00546196"/>
    <w:rsid w:val="00547C1B"/>
    <w:rsid w:val="00547C3D"/>
    <w:rsid w:val="0055087F"/>
    <w:rsid w:val="00550DAB"/>
    <w:rsid w:val="00552752"/>
    <w:rsid w:val="005527BC"/>
    <w:rsid w:val="00552A94"/>
    <w:rsid w:val="00552CE4"/>
    <w:rsid w:val="00552DBB"/>
    <w:rsid w:val="00552F19"/>
    <w:rsid w:val="0055328E"/>
    <w:rsid w:val="00553441"/>
    <w:rsid w:val="00553B29"/>
    <w:rsid w:val="0055413A"/>
    <w:rsid w:val="00554B9E"/>
    <w:rsid w:val="005552CF"/>
    <w:rsid w:val="00556458"/>
    <w:rsid w:val="00556C66"/>
    <w:rsid w:val="00556C8D"/>
    <w:rsid w:val="0056017F"/>
    <w:rsid w:val="00560624"/>
    <w:rsid w:val="00560AE2"/>
    <w:rsid w:val="00560B13"/>
    <w:rsid w:val="00560CF3"/>
    <w:rsid w:val="0056160E"/>
    <w:rsid w:val="00561624"/>
    <w:rsid w:val="00561E88"/>
    <w:rsid w:val="005621CD"/>
    <w:rsid w:val="0056241A"/>
    <w:rsid w:val="005624FD"/>
    <w:rsid w:val="00563264"/>
    <w:rsid w:val="005632C8"/>
    <w:rsid w:val="005633B1"/>
    <w:rsid w:val="00563544"/>
    <w:rsid w:val="005639DE"/>
    <w:rsid w:val="00563D12"/>
    <w:rsid w:val="00563F97"/>
    <w:rsid w:val="00564249"/>
    <w:rsid w:val="00564313"/>
    <w:rsid w:val="00564D70"/>
    <w:rsid w:val="005655FF"/>
    <w:rsid w:val="0056622A"/>
    <w:rsid w:val="005664AF"/>
    <w:rsid w:val="0056677E"/>
    <w:rsid w:val="00567B62"/>
    <w:rsid w:val="00570817"/>
    <w:rsid w:val="005718FD"/>
    <w:rsid w:val="00571BF0"/>
    <w:rsid w:val="005722FB"/>
    <w:rsid w:val="00572464"/>
    <w:rsid w:val="005724ED"/>
    <w:rsid w:val="005728FA"/>
    <w:rsid w:val="0057294F"/>
    <w:rsid w:val="00572F7E"/>
    <w:rsid w:val="005731DD"/>
    <w:rsid w:val="00574205"/>
    <w:rsid w:val="0057440D"/>
    <w:rsid w:val="00574858"/>
    <w:rsid w:val="00574C75"/>
    <w:rsid w:val="005757EE"/>
    <w:rsid w:val="005769A1"/>
    <w:rsid w:val="00576AB7"/>
    <w:rsid w:val="005771FF"/>
    <w:rsid w:val="00577245"/>
    <w:rsid w:val="00580774"/>
    <w:rsid w:val="00581168"/>
    <w:rsid w:val="005811D6"/>
    <w:rsid w:val="005816F4"/>
    <w:rsid w:val="00581A5B"/>
    <w:rsid w:val="00581CC5"/>
    <w:rsid w:val="00581D54"/>
    <w:rsid w:val="00581F5F"/>
    <w:rsid w:val="0058208B"/>
    <w:rsid w:val="005824ED"/>
    <w:rsid w:val="00582753"/>
    <w:rsid w:val="00583527"/>
    <w:rsid w:val="00583700"/>
    <w:rsid w:val="005837EE"/>
    <w:rsid w:val="00583CEB"/>
    <w:rsid w:val="005841C4"/>
    <w:rsid w:val="00584FD1"/>
    <w:rsid w:val="00585460"/>
    <w:rsid w:val="005858F9"/>
    <w:rsid w:val="00586013"/>
    <w:rsid w:val="0058650D"/>
    <w:rsid w:val="0058654D"/>
    <w:rsid w:val="005867AF"/>
    <w:rsid w:val="00586E4E"/>
    <w:rsid w:val="00586F0E"/>
    <w:rsid w:val="00586F66"/>
    <w:rsid w:val="00587738"/>
    <w:rsid w:val="00587A2D"/>
    <w:rsid w:val="00587B6B"/>
    <w:rsid w:val="0059026C"/>
    <w:rsid w:val="00590417"/>
    <w:rsid w:val="0059069A"/>
    <w:rsid w:val="00590789"/>
    <w:rsid w:val="00590DD9"/>
    <w:rsid w:val="0059208F"/>
    <w:rsid w:val="0059209A"/>
    <w:rsid w:val="00592C0D"/>
    <w:rsid w:val="00593035"/>
    <w:rsid w:val="005930E4"/>
    <w:rsid w:val="00593EFF"/>
    <w:rsid w:val="00593FE9"/>
    <w:rsid w:val="00594176"/>
    <w:rsid w:val="005958AF"/>
    <w:rsid w:val="00595B39"/>
    <w:rsid w:val="00595EF9"/>
    <w:rsid w:val="005960B6"/>
    <w:rsid w:val="00596800"/>
    <w:rsid w:val="00596C37"/>
    <w:rsid w:val="00596C92"/>
    <w:rsid w:val="00596FCC"/>
    <w:rsid w:val="0059789D"/>
    <w:rsid w:val="005978BE"/>
    <w:rsid w:val="00597B79"/>
    <w:rsid w:val="00597B7C"/>
    <w:rsid w:val="005A0AE0"/>
    <w:rsid w:val="005A0D5C"/>
    <w:rsid w:val="005A10DF"/>
    <w:rsid w:val="005A1A41"/>
    <w:rsid w:val="005A2137"/>
    <w:rsid w:val="005A252F"/>
    <w:rsid w:val="005A2967"/>
    <w:rsid w:val="005A3C4F"/>
    <w:rsid w:val="005A46DA"/>
    <w:rsid w:val="005A494D"/>
    <w:rsid w:val="005A4DAE"/>
    <w:rsid w:val="005A5737"/>
    <w:rsid w:val="005A57D9"/>
    <w:rsid w:val="005A5857"/>
    <w:rsid w:val="005A5C19"/>
    <w:rsid w:val="005A6775"/>
    <w:rsid w:val="005B00EA"/>
    <w:rsid w:val="005B0115"/>
    <w:rsid w:val="005B0197"/>
    <w:rsid w:val="005B056B"/>
    <w:rsid w:val="005B0718"/>
    <w:rsid w:val="005B07DB"/>
    <w:rsid w:val="005B0E61"/>
    <w:rsid w:val="005B107E"/>
    <w:rsid w:val="005B1819"/>
    <w:rsid w:val="005B1C56"/>
    <w:rsid w:val="005B3221"/>
    <w:rsid w:val="005B3842"/>
    <w:rsid w:val="005B3B8D"/>
    <w:rsid w:val="005B3BBA"/>
    <w:rsid w:val="005B3EC6"/>
    <w:rsid w:val="005B414B"/>
    <w:rsid w:val="005B45D0"/>
    <w:rsid w:val="005B4812"/>
    <w:rsid w:val="005B48D1"/>
    <w:rsid w:val="005B5192"/>
    <w:rsid w:val="005B6359"/>
    <w:rsid w:val="005B67DC"/>
    <w:rsid w:val="005B6804"/>
    <w:rsid w:val="005B6D5F"/>
    <w:rsid w:val="005B746E"/>
    <w:rsid w:val="005B7727"/>
    <w:rsid w:val="005C0A54"/>
    <w:rsid w:val="005C0C4B"/>
    <w:rsid w:val="005C1886"/>
    <w:rsid w:val="005C1962"/>
    <w:rsid w:val="005C2248"/>
    <w:rsid w:val="005C23AE"/>
    <w:rsid w:val="005C2C4D"/>
    <w:rsid w:val="005C392D"/>
    <w:rsid w:val="005C3FD8"/>
    <w:rsid w:val="005C434A"/>
    <w:rsid w:val="005C44EC"/>
    <w:rsid w:val="005C452D"/>
    <w:rsid w:val="005C5399"/>
    <w:rsid w:val="005C5F99"/>
    <w:rsid w:val="005C633B"/>
    <w:rsid w:val="005C6848"/>
    <w:rsid w:val="005C6B3C"/>
    <w:rsid w:val="005C6E52"/>
    <w:rsid w:val="005C75D3"/>
    <w:rsid w:val="005C77FB"/>
    <w:rsid w:val="005C7BCB"/>
    <w:rsid w:val="005C7C13"/>
    <w:rsid w:val="005C7D0B"/>
    <w:rsid w:val="005C7D14"/>
    <w:rsid w:val="005D0070"/>
    <w:rsid w:val="005D084F"/>
    <w:rsid w:val="005D0C6D"/>
    <w:rsid w:val="005D0CD9"/>
    <w:rsid w:val="005D100B"/>
    <w:rsid w:val="005D18D5"/>
    <w:rsid w:val="005D27A9"/>
    <w:rsid w:val="005D2865"/>
    <w:rsid w:val="005D28A6"/>
    <w:rsid w:val="005D29AF"/>
    <w:rsid w:val="005D2BFC"/>
    <w:rsid w:val="005D2D14"/>
    <w:rsid w:val="005D39E2"/>
    <w:rsid w:val="005D42D4"/>
    <w:rsid w:val="005D4584"/>
    <w:rsid w:val="005D49FB"/>
    <w:rsid w:val="005D4E5D"/>
    <w:rsid w:val="005D4F8E"/>
    <w:rsid w:val="005D5E24"/>
    <w:rsid w:val="005D6029"/>
    <w:rsid w:val="005D6061"/>
    <w:rsid w:val="005D618B"/>
    <w:rsid w:val="005D705E"/>
    <w:rsid w:val="005D72BA"/>
    <w:rsid w:val="005D73A9"/>
    <w:rsid w:val="005D7A7D"/>
    <w:rsid w:val="005D7F05"/>
    <w:rsid w:val="005E044A"/>
    <w:rsid w:val="005E07DB"/>
    <w:rsid w:val="005E0870"/>
    <w:rsid w:val="005E0B2A"/>
    <w:rsid w:val="005E110B"/>
    <w:rsid w:val="005E184F"/>
    <w:rsid w:val="005E1896"/>
    <w:rsid w:val="005E1E27"/>
    <w:rsid w:val="005E21F6"/>
    <w:rsid w:val="005E254D"/>
    <w:rsid w:val="005E299C"/>
    <w:rsid w:val="005E2DA9"/>
    <w:rsid w:val="005E332D"/>
    <w:rsid w:val="005E3FFF"/>
    <w:rsid w:val="005E445A"/>
    <w:rsid w:val="005E47A6"/>
    <w:rsid w:val="005E5372"/>
    <w:rsid w:val="005E6257"/>
    <w:rsid w:val="005E657B"/>
    <w:rsid w:val="005E68BE"/>
    <w:rsid w:val="005E720C"/>
    <w:rsid w:val="005E766F"/>
    <w:rsid w:val="005E7725"/>
    <w:rsid w:val="005E77DB"/>
    <w:rsid w:val="005F00B4"/>
    <w:rsid w:val="005F05D8"/>
    <w:rsid w:val="005F0EDD"/>
    <w:rsid w:val="005F1291"/>
    <w:rsid w:val="005F13FC"/>
    <w:rsid w:val="005F1449"/>
    <w:rsid w:val="005F1AC0"/>
    <w:rsid w:val="005F1FFB"/>
    <w:rsid w:val="005F2E9B"/>
    <w:rsid w:val="005F3338"/>
    <w:rsid w:val="005F342A"/>
    <w:rsid w:val="005F35D3"/>
    <w:rsid w:val="005F4041"/>
    <w:rsid w:val="005F56CA"/>
    <w:rsid w:val="005F58FA"/>
    <w:rsid w:val="005F5B1F"/>
    <w:rsid w:val="005F5B66"/>
    <w:rsid w:val="005F6167"/>
    <w:rsid w:val="005F6671"/>
    <w:rsid w:val="005F67CD"/>
    <w:rsid w:val="005F6BBB"/>
    <w:rsid w:val="005F6E49"/>
    <w:rsid w:val="005F711B"/>
    <w:rsid w:val="005F79A6"/>
    <w:rsid w:val="005F79BC"/>
    <w:rsid w:val="006002BA"/>
    <w:rsid w:val="006006DC"/>
    <w:rsid w:val="00600BA8"/>
    <w:rsid w:val="006012BC"/>
    <w:rsid w:val="00601D42"/>
    <w:rsid w:val="00602EF4"/>
    <w:rsid w:val="0060321D"/>
    <w:rsid w:val="006045F9"/>
    <w:rsid w:val="0060507E"/>
    <w:rsid w:val="00606116"/>
    <w:rsid w:val="006064BE"/>
    <w:rsid w:val="00606614"/>
    <w:rsid w:val="00607A18"/>
    <w:rsid w:val="006106F5"/>
    <w:rsid w:val="006112E7"/>
    <w:rsid w:val="0061167C"/>
    <w:rsid w:val="00611AB0"/>
    <w:rsid w:val="00611EAA"/>
    <w:rsid w:val="006124F8"/>
    <w:rsid w:val="00612764"/>
    <w:rsid w:val="00612F58"/>
    <w:rsid w:val="0061391E"/>
    <w:rsid w:val="006143B9"/>
    <w:rsid w:val="006153C2"/>
    <w:rsid w:val="0061588C"/>
    <w:rsid w:val="00615D8B"/>
    <w:rsid w:val="00615F36"/>
    <w:rsid w:val="006165BF"/>
    <w:rsid w:val="00616A69"/>
    <w:rsid w:val="006176A6"/>
    <w:rsid w:val="00617714"/>
    <w:rsid w:val="00617C30"/>
    <w:rsid w:val="00620085"/>
    <w:rsid w:val="00620F69"/>
    <w:rsid w:val="0062135C"/>
    <w:rsid w:val="00621B5F"/>
    <w:rsid w:val="00621DD1"/>
    <w:rsid w:val="00622597"/>
    <w:rsid w:val="00622BE8"/>
    <w:rsid w:val="00622E23"/>
    <w:rsid w:val="006232C3"/>
    <w:rsid w:val="0062332A"/>
    <w:rsid w:val="006235DA"/>
    <w:rsid w:val="0062422E"/>
    <w:rsid w:val="00624AD1"/>
    <w:rsid w:val="00624EAC"/>
    <w:rsid w:val="00625C60"/>
    <w:rsid w:val="0062609D"/>
    <w:rsid w:val="006262EB"/>
    <w:rsid w:val="0062630A"/>
    <w:rsid w:val="0062639D"/>
    <w:rsid w:val="006267C9"/>
    <w:rsid w:val="006267CF"/>
    <w:rsid w:val="006268A5"/>
    <w:rsid w:val="00626F99"/>
    <w:rsid w:val="00627151"/>
    <w:rsid w:val="00627A94"/>
    <w:rsid w:val="006301BC"/>
    <w:rsid w:val="00630264"/>
    <w:rsid w:val="006304EF"/>
    <w:rsid w:val="0063053D"/>
    <w:rsid w:val="00630E77"/>
    <w:rsid w:val="0063277C"/>
    <w:rsid w:val="00632E4A"/>
    <w:rsid w:val="006347E3"/>
    <w:rsid w:val="00634BDA"/>
    <w:rsid w:val="00634F3C"/>
    <w:rsid w:val="00635306"/>
    <w:rsid w:val="00635A1A"/>
    <w:rsid w:val="00635D19"/>
    <w:rsid w:val="00636201"/>
    <w:rsid w:val="006374B0"/>
    <w:rsid w:val="0063775A"/>
    <w:rsid w:val="006378DF"/>
    <w:rsid w:val="00637B00"/>
    <w:rsid w:val="006400A4"/>
    <w:rsid w:val="006402C5"/>
    <w:rsid w:val="00640C79"/>
    <w:rsid w:val="00641218"/>
    <w:rsid w:val="00641C63"/>
    <w:rsid w:val="00641D55"/>
    <w:rsid w:val="006421F3"/>
    <w:rsid w:val="00642D51"/>
    <w:rsid w:val="00643307"/>
    <w:rsid w:val="006454A5"/>
    <w:rsid w:val="00645ABC"/>
    <w:rsid w:val="00646968"/>
    <w:rsid w:val="00646AC7"/>
    <w:rsid w:val="00646C32"/>
    <w:rsid w:val="0064706F"/>
    <w:rsid w:val="006472F6"/>
    <w:rsid w:val="0065040E"/>
    <w:rsid w:val="00650A3E"/>
    <w:rsid w:val="00650AC9"/>
    <w:rsid w:val="00650C0D"/>
    <w:rsid w:val="00651072"/>
    <w:rsid w:val="00651656"/>
    <w:rsid w:val="00651B39"/>
    <w:rsid w:val="00651BE6"/>
    <w:rsid w:val="006521C3"/>
    <w:rsid w:val="006527F7"/>
    <w:rsid w:val="00653497"/>
    <w:rsid w:val="00654320"/>
    <w:rsid w:val="00654FBB"/>
    <w:rsid w:val="006552A5"/>
    <w:rsid w:val="006559DA"/>
    <w:rsid w:val="006566D2"/>
    <w:rsid w:val="006568DC"/>
    <w:rsid w:val="00656F8E"/>
    <w:rsid w:val="00657467"/>
    <w:rsid w:val="006576CC"/>
    <w:rsid w:val="00657CCF"/>
    <w:rsid w:val="00660D39"/>
    <w:rsid w:val="0066139B"/>
    <w:rsid w:val="00661C02"/>
    <w:rsid w:val="006627CD"/>
    <w:rsid w:val="0066289C"/>
    <w:rsid w:val="0066290A"/>
    <w:rsid w:val="00663196"/>
    <w:rsid w:val="00663605"/>
    <w:rsid w:val="006638AE"/>
    <w:rsid w:val="00664D19"/>
    <w:rsid w:val="006654D8"/>
    <w:rsid w:val="0066608E"/>
    <w:rsid w:val="006662BA"/>
    <w:rsid w:val="006663AD"/>
    <w:rsid w:val="006669D7"/>
    <w:rsid w:val="00667039"/>
    <w:rsid w:val="0066761B"/>
    <w:rsid w:val="006678A7"/>
    <w:rsid w:val="00667ECB"/>
    <w:rsid w:val="00670C0E"/>
    <w:rsid w:val="006710E1"/>
    <w:rsid w:val="00671829"/>
    <w:rsid w:val="00671E77"/>
    <w:rsid w:val="006721A6"/>
    <w:rsid w:val="006726DA"/>
    <w:rsid w:val="006726E5"/>
    <w:rsid w:val="006731AC"/>
    <w:rsid w:val="006731CA"/>
    <w:rsid w:val="00673459"/>
    <w:rsid w:val="00673AC6"/>
    <w:rsid w:val="00674C81"/>
    <w:rsid w:val="00675ACB"/>
    <w:rsid w:val="00675E1C"/>
    <w:rsid w:val="006760D4"/>
    <w:rsid w:val="0067613E"/>
    <w:rsid w:val="006762D8"/>
    <w:rsid w:val="00676819"/>
    <w:rsid w:val="006769F8"/>
    <w:rsid w:val="00676D30"/>
    <w:rsid w:val="0067768B"/>
    <w:rsid w:val="00677993"/>
    <w:rsid w:val="00677EA6"/>
    <w:rsid w:val="0068077D"/>
    <w:rsid w:val="00680F93"/>
    <w:rsid w:val="00680FC6"/>
    <w:rsid w:val="006816E8"/>
    <w:rsid w:val="006827D9"/>
    <w:rsid w:val="00683017"/>
    <w:rsid w:val="00683178"/>
    <w:rsid w:val="00683276"/>
    <w:rsid w:val="00683344"/>
    <w:rsid w:val="00683AB4"/>
    <w:rsid w:val="00683DD0"/>
    <w:rsid w:val="0068438A"/>
    <w:rsid w:val="00684A0F"/>
    <w:rsid w:val="0068514C"/>
    <w:rsid w:val="00685605"/>
    <w:rsid w:val="0068571E"/>
    <w:rsid w:val="006858EF"/>
    <w:rsid w:val="00685AFE"/>
    <w:rsid w:val="00685C5B"/>
    <w:rsid w:val="006863C8"/>
    <w:rsid w:val="00686828"/>
    <w:rsid w:val="00686835"/>
    <w:rsid w:val="00686FCE"/>
    <w:rsid w:val="006873E2"/>
    <w:rsid w:val="00687929"/>
    <w:rsid w:val="00687C87"/>
    <w:rsid w:val="00690AE2"/>
    <w:rsid w:val="0069185D"/>
    <w:rsid w:val="00691ED4"/>
    <w:rsid w:val="00692134"/>
    <w:rsid w:val="00692652"/>
    <w:rsid w:val="00692A35"/>
    <w:rsid w:val="00692A6A"/>
    <w:rsid w:val="0069302F"/>
    <w:rsid w:val="006930FD"/>
    <w:rsid w:val="006932FD"/>
    <w:rsid w:val="0069345F"/>
    <w:rsid w:val="00693693"/>
    <w:rsid w:val="00694012"/>
    <w:rsid w:val="00694031"/>
    <w:rsid w:val="0069518A"/>
    <w:rsid w:val="00695ACA"/>
    <w:rsid w:val="006975CF"/>
    <w:rsid w:val="00697CE0"/>
    <w:rsid w:val="00697F49"/>
    <w:rsid w:val="006A0842"/>
    <w:rsid w:val="006A0AAA"/>
    <w:rsid w:val="006A0D2B"/>
    <w:rsid w:val="006A1190"/>
    <w:rsid w:val="006A1895"/>
    <w:rsid w:val="006A1B8B"/>
    <w:rsid w:val="006A1F96"/>
    <w:rsid w:val="006A20ED"/>
    <w:rsid w:val="006A2CD1"/>
    <w:rsid w:val="006A2FBA"/>
    <w:rsid w:val="006A3385"/>
    <w:rsid w:val="006A3398"/>
    <w:rsid w:val="006A3F27"/>
    <w:rsid w:val="006A4277"/>
    <w:rsid w:val="006A42FB"/>
    <w:rsid w:val="006A44EB"/>
    <w:rsid w:val="006A4750"/>
    <w:rsid w:val="006A497D"/>
    <w:rsid w:val="006A49D0"/>
    <w:rsid w:val="006A4B71"/>
    <w:rsid w:val="006A4D74"/>
    <w:rsid w:val="006A4E3E"/>
    <w:rsid w:val="006A5297"/>
    <w:rsid w:val="006A52BC"/>
    <w:rsid w:val="006A5439"/>
    <w:rsid w:val="006A5590"/>
    <w:rsid w:val="006A6354"/>
    <w:rsid w:val="006A6B72"/>
    <w:rsid w:val="006A6E98"/>
    <w:rsid w:val="006A6F52"/>
    <w:rsid w:val="006A709B"/>
    <w:rsid w:val="006B0502"/>
    <w:rsid w:val="006B0622"/>
    <w:rsid w:val="006B0717"/>
    <w:rsid w:val="006B0F39"/>
    <w:rsid w:val="006B14F3"/>
    <w:rsid w:val="006B173E"/>
    <w:rsid w:val="006B1BF4"/>
    <w:rsid w:val="006B23C6"/>
    <w:rsid w:val="006B2757"/>
    <w:rsid w:val="006B2A1F"/>
    <w:rsid w:val="006B33F7"/>
    <w:rsid w:val="006B4C81"/>
    <w:rsid w:val="006B4EA1"/>
    <w:rsid w:val="006B5476"/>
    <w:rsid w:val="006B56ED"/>
    <w:rsid w:val="006B591A"/>
    <w:rsid w:val="006B607E"/>
    <w:rsid w:val="006B6250"/>
    <w:rsid w:val="006B740A"/>
    <w:rsid w:val="006B771E"/>
    <w:rsid w:val="006B7AD3"/>
    <w:rsid w:val="006C08F3"/>
    <w:rsid w:val="006C100D"/>
    <w:rsid w:val="006C105D"/>
    <w:rsid w:val="006C18F4"/>
    <w:rsid w:val="006C1AF0"/>
    <w:rsid w:val="006C2D2A"/>
    <w:rsid w:val="006C3132"/>
    <w:rsid w:val="006C3260"/>
    <w:rsid w:val="006C33E3"/>
    <w:rsid w:val="006C36BA"/>
    <w:rsid w:val="006C4175"/>
    <w:rsid w:val="006C505C"/>
    <w:rsid w:val="006C52AE"/>
    <w:rsid w:val="006C52ED"/>
    <w:rsid w:val="006C53B4"/>
    <w:rsid w:val="006C53BA"/>
    <w:rsid w:val="006C5BE2"/>
    <w:rsid w:val="006C606A"/>
    <w:rsid w:val="006C6395"/>
    <w:rsid w:val="006C65FE"/>
    <w:rsid w:val="006C73C2"/>
    <w:rsid w:val="006C7B30"/>
    <w:rsid w:val="006D0502"/>
    <w:rsid w:val="006D0700"/>
    <w:rsid w:val="006D10DB"/>
    <w:rsid w:val="006D149F"/>
    <w:rsid w:val="006D1F2A"/>
    <w:rsid w:val="006D236B"/>
    <w:rsid w:val="006D2411"/>
    <w:rsid w:val="006D29C7"/>
    <w:rsid w:val="006D2B38"/>
    <w:rsid w:val="006D2D3C"/>
    <w:rsid w:val="006D2EB0"/>
    <w:rsid w:val="006D3822"/>
    <w:rsid w:val="006D40F3"/>
    <w:rsid w:val="006D46D6"/>
    <w:rsid w:val="006D531A"/>
    <w:rsid w:val="006D56C0"/>
    <w:rsid w:val="006D5C2E"/>
    <w:rsid w:val="006D5EBC"/>
    <w:rsid w:val="006D675B"/>
    <w:rsid w:val="006D7101"/>
    <w:rsid w:val="006D7185"/>
    <w:rsid w:val="006D744D"/>
    <w:rsid w:val="006D748A"/>
    <w:rsid w:val="006E009F"/>
    <w:rsid w:val="006E0296"/>
    <w:rsid w:val="006E0301"/>
    <w:rsid w:val="006E0ED6"/>
    <w:rsid w:val="006E12A8"/>
    <w:rsid w:val="006E1AF0"/>
    <w:rsid w:val="006E2188"/>
    <w:rsid w:val="006E21B6"/>
    <w:rsid w:val="006E3C5A"/>
    <w:rsid w:val="006E3C98"/>
    <w:rsid w:val="006E3E07"/>
    <w:rsid w:val="006E3E72"/>
    <w:rsid w:val="006E44DA"/>
    <w:rsid w:val="006E473F"/>
    <w:rsid w:val="006E4CAF"/>
    <w:rsid w:val="006E5A1A"/>
    <w:rsid w:val="006E5B6D"/>
    <w:rsid w:val="006E5F6E"/>
    <w:rsid w:val="006E6431"/>
    <w:rsid w:val="006E6923"/>
    <w:rsid w:val="006E6E89"/>
    <w:rsid w:val="006E73EF"/>
    <w:rsid w:val="006E7633"/>
    <w:rsid w:val="006E7A3C"/>
    <w:rsid w:val="006E7D41"/>
    <w:rsid w:val="006E7FEB"/>
    <w:rsid w:val="006F00F5"/>
    <w:rsid w:val="006F0166"/>
    <w:rsid w:val="006F1E60"/>
    <w:rsid w:val="006F24AC"/>
    <w:rsid w:val="006F24E8"/>
    <w:rsid w:val="006F258A"/>
    <w:rsid w:val="006F2D13"/>
    <w:rsid w:val="006F333A"/>
    <w:rsid w:val="006F4526"/>
    <w:rsid w:val="006F4597"/>
    <w:rsid w:val="006F4898"/>
    <w:rsid w:val="006F4B1A"/>
    <w:rsid w:val="006F4E92"/>
    <w:rsid w:val="006F4F8D"/>
    <w:rsid w:val="006F5443"/>
    <w:rsid w:val="006F6380"/>
    <w:rsid w:val="006F6736"/>
    <w:rsid w:val="006F6B9E"/>
    <w:rsid w:val="006F723D"/>
    <w:rsid w:val="006F74EB"/>
    <w:rsid w:val="006F7858"/>
    <w:rsid w:val="006F7907"/>
    <w:rsid w:val="006F797B"/>
    <w:rsid w:val="006F7A40"/>
    <w:rsid w:val="006F7A4D"/>
    <w:rsid w:val="006F7DA5"/>
    <w:rsid w:val="007002BE"/>
    <w:rsid w:val="007008C3"/>
    <w:rsid w:val="007008D0"/>
    <w:rsid w:val="00700B7B"/>
    <w:rsid w:val="007013BA"/>
    <w:rsid w:val="007014F4"/>
    <w:rsid w:val="00702141"/>
    <w:rsid w:val="007021B9"/>
    <w:rsid w:val="007021BB"/>
    <w:rsid w:val="0070286B"/>
    <w:rsid w:val="00703DAD"/>
    <w:rsid w:val="00704048"/>
    <w:rsid w:val="0070476C"/>
    <w:rsid w:val="007049BB"/>
    <w:rsid w:val="00704A26"/>
    <w:rsid w:val="0070519B"/>
    <w:rsid w:val="00705266"/>
    <w:rsid w:val="00705E9B"/>
    <w:rsid w:val="00706781"/>
    <w:rsid w:val="007067E3"/>
    <w:rsid w:val="0070690F"/>
    <w:rsid w:val="00707352"/>
    <w:rsid w:val="00707AD1"/>
    <w:rsid w:val="00707D1F"/>
    <w:rsid w:val="00710012"/>
    <w:rsid w:val="007104BE"/>
    <w:rsid w:val="00710A3D"/>
    <w:rsid w:val="00710AA5"/>
    <w:rsid w:val="00711AA6"/>
    <w:rsid w:val="0071217C"/>
    <w:rsid w:val="00712243"/>
    <w:rsid w:val="00712790"/>
    <w:rsid w:val="00712A45"/>
    <w:rsid w:val="00712FF2"/>
    <w:rsid w:val="007130F1"/>
    <w:rsid w:val="00713961"/>
    <w:rsid w:val="00713FC7"/>
    <w:rsid w:val="0071414E"/>
    <w:rsid w:val="00714AAB"/>
    <w:rsid w:val="00714EA3"/>
    <w:rsid w:val="007150EC"/>
    <w:rsid w:val="007155C0"/>
    <w:rsid w:val="00715630"/>
    <w:rsid w:val="00715CBB"/>
    <w:rsid w:val="0071635D"/>
    <w:rsid w:val="00716B47"/>
    <w:rsid w:val="00716EC0"/>
    <w:rsid w:val="0071702B"/>
    <w:rsid w:val="00717057"/>
    <w:rsid w:val="007202B4"/>
    <w:rsid w:val="00720B3B"/>
    <w:rsid w:val="00720CFF"/>
    <w:rsid w:val="0072173C"/>
    <w:rsid w:val="00721A68"/>
    <w:rsid w:val="00721DFE"/>
    <w:rsid w:val="007222F7"/>
    <w:rsid w:val="0072272F"/>
    <w:rsid w:val="007239D8"/>
    <w:rsid w:val="00723BF4"/>
    <w:rsid w:val="00723EDD"/>
    <w:rsid w:val="007245A0"/>
    <w:rsid w:val="00724647"/>
    <w:rsid w:val="00724B02"/>
    <w:rsid w:val="00725570"/>
    <w:rsid w:val="007258C7"/>
    <w:rsid w:val="00727355"/>
    <w:rsid w:val="00727627"/>
    <w:rsid w:val="00730510"/>
    <w:rsid w:val="0073071F"/>
    <w:rsid w:val="00730C31"/>
    <w:rsid w:val="00731055"/>
    <w:rsid w:val="00731344"/>
    <w:rsid w:val="0073141A"/>
    <w:rsid w:val="00731919"/>
    <w:rsid w:val="0073193F"/>
    <w:rsid w:val="00732024"/>
    <w:rsid w:val="00732770"/>
    <w:rsid w:val="00733A8C"/>
    <w:rsid w:val="00734143"/>
    <w:rsid w:val="00734505"/>
    <w:rsid w:val="007346EF"/>
    <w:rsid w:val="00734EBA"/>
    <w:rsid w:val="007355D6"/>
    <w:rsid w:val="00736B73"/>
    <w:rsid w:val="007374E6"/>
    <w:rsid w:val="00737F70"/>
    <w:rsid w:val="00741CBB"/>
    <w:rsid w:val="00742169"/>
    <w:rsid w:val="00742B7D"/>
    <w:rsid w:val="00742E4B"/>
    <w:rsid w:val="00742F50"/>
    <w:rsid w:val="00742F78"/>
    <w:rsid w:val="00742F9B"/>
    <w:rsid w:val="007431E0"/>
    <w:rsid w:val="00744056"/>
    <w:rsid w:val="0074417A"/>
    <w:rsid w:val="007450C2"/>
    <w:rsid w:val="0074534F"/>
    <w:rsid w:val="007461C7"/>
    <w:rsid w:val="00746213"/>
    <w:rsid w:val="007462B5"/>
    <w:rsid w:val="007463B3"/>
    <w:rsid w:val="0074685A"/>
    <w:rsid w:val="007470C6"/>
    <w:rsid w:val="007472D3"/>
    <w:rsid w:val="0074740E"/>
    <w:rsid w:val="00747F1A"/>
    <w:rsid w:val="00750352"/>
    <w:rsid w:val="007506A7"/>
    <w:rsid w:val="00751EA6"/>
    <w:rsid w:val="0075253B"/>
    <w:rsid w:val="0075295A"/>
    <w:rsid w:val="00752E2B"/>
    <w:rsid w:val="007530AA"/>
    <w:rsid w:val="0075335F"/>
    <w:rsid w:val="007538FF"/>
    <w:rsid w:val="007546F1"/>
    <w:rsid w:val="0075505B"/>
    <w:rsid w:val="00755737"/>
    <w:rsid w:val="00755920"/>
    <w:rsid w:val="00755BBC"/>
    <w:rsid w:val="007576C1"/>
    <w:rsid w:val="007600B3"/>
    <w:rsid w:val="00760CCA"/>
    <w:rsid w:val="007611EC"/>
    <w:rsid w:val="007612B8"/>
    <w:rsid w:val="007619D0"/>
    <w:rsid w:val="00762138"/>
    <w:rsid w:val="0076215A"/>
    <w:rsid w:val="00762BDF"/>
    <w:rsid w:val="00763533"/>
    <w:rsid w:val="00763EDD"/>
    <w:rsid w:val="00763F3E"/>
    <w:rsid w:val="007643A3"/>
    <w:rsid w:val="0076457B"/>
    <w:rsid w:val="0076478A"/>
    <w:rsid w:val="00764920"/>
    <w:rsid w:val="00764AE0"/>
    <w:rsid w:val="00764DF0"/>
    <w:rsid w:val="007654B4"/>
    <w:rsid w:val="007654F9"/>
    <w:rsid w:val="007657FC"/>
    <w:rsid w:val="00765CCB"/>
    <w:rsid w:val="007668EF"/>
    <w:rsid w:val="00766D23"/>
    <w:rsid w:val="00766F7E"/>
    <w:rsid w:val="00767ABB"/>
    <w:rsid w:val="00767BC3"/>
    <w:rsid w:val="00770AC8"/>
    <w:rsid w:val="00770F76"/>
    <w:rsid w:val="00771241"/>
    <w:rsid w:val="007715C3"/>
    <w:rsid w:val="00771FD5"/>
    <w:rsid w:val="007722D8"/>
    <w:rsid w:val="00772698"/>
    <w:rsid w:val="007734C5"/>
    <w:rsid w:val="00773E8E"/>
    <w:rsid w:val="00774D2E"/>
    <w:rsid w:val="00775218"/>
    <w:rsid w:val="0077592E"/>
    <w:rsid w:val="00775D8A"/>
    <w:rsid w:val="0077604C"/>
    <w:rsid w:val="00776BC5"/>
    <w:rsid w:val="00777158"/>
    <w:rsid w:val="0077781E"/>
    <w:rsid w:val="00777A44"/>
    <w:rsid w:val="00777B8F"/>
    <w:rsid w:val="00777F66"/>
    <w:rsid w:val="0078002E"/>
    <w:rsid w:val="007802C8"/>
    <w:rsid w:val="00780639"/>
    <w:rsid w:val="007809B0"/>
    <w:rsid w:val="00780B8C"/>
    <w:rsid w:val="00781947"/>
    <w:rsid w:val="007823A0"/>
    <w:rsid w:val="0078281B"/>
    <w:rsid w:val="00782E63"/>
    <w:rsid w:val="007840C8"/>
    <w:rsid w:val="00785176"/>
    <w:rsid w:val="00785A0E"/>
    <w:rsid w:val="00785BE7"/>
    <w:rsid w:val="00786B45"/>
    <w:rsid w:val="00786FC5"/>
    <w:rsid w:val="007877EF"/>
    <w:rsid w:val="007878D3"/>
    <w:rsid w:val="00787FA9"/>
    <w:rsid w:val="00790496"/>
    <w:rsid w:val="00790907"/>
    <w:rsid w:val="0079091B"/>
    <w:rsid w:val="007912F8"/>
    <w:rsid w:val="0079157B"/>
    <w:rsid w:val="00791837"/>
    <w:rsid w:val="0079198A"/>
    <w:rsid w:val="0079232D"/>
    <w:rsid w:val="007932C0"/>
    <w:rsid w:val="00793B99"/>
    <w:rsid w:val="00793DFF"/>
    <w:rsid w:val="00794271"/>
    <w:rsid w:val="007944AF"/>
    <w:rsid w:val="007948F7"/>
    <w:rsid w:val="00794DC6"/>
    <w:rsid w:val="00795201"/>
    <w:rsid w:val="007967E9"/>
    <w:rsid w:val="007973A6"/>
    <w:rsid w:val="00797660"/>
    <w:rsid w:val="0079778E"/>
    <w:rsid w:val="00797FA0"/>
    <w:rsid w:val="007A04B5"/>
    <w:rsid w:val="007A0E87"/>
    <w:rsid w:val="007A127A"/>
    <w:rsid w:val="007A1536"/>
    <w:rsid w:val="007A195C"/>
    <w:rsid w:val="007A1E7E"/>
    <w:rsid w:val="007A1FB3"/>
    <w:rsid w:val="007A314F"/>
    <w:rsid w:val="007A368B"/>
    <w:rsid w:val="007A4155"/>
    <w:rsid w:val="007A4588"/>
    <w:rsid w:val="007A4ACE"/>
    <w:rsid w:val="007A4E60"/>
    <w:rsid w:val="007A516B"/>
    <w:rsid w:val="007A52B9"/>
    <w:rsid w:val="007A547B"/>
    <w:rsid w:val="007A5C83"/>
    <w:rsid w:val="007A638C"/>
    <w:rsid w:val="007A6533"/>
    <w:rsid w:val="007A65EC"/>
    <w:rsid w:val="007A6A21"/>
    <w:rsid w:val="007A6BBC"/>
    <w:rsid w:val="007A6ED8"/>
    <w:rsid w:val="007A7090"/>
    <w:rsid w:val="007A7857"/>
    <w:rsid w:val="007A7AE8"/>
    <w:rsid w:val="007B00F3"/>
    <w:rsid w:val="007B0A8F"/>
    <w:rsid w:val="007B0BEB"/>
    <w:rsid w:val="007B0C39"/>
    <w:rsid w:val="007B18A5"/>
    <w:rsid w:val="007B18DB"/>
    <w:rsid w:val="007B20FE"/>
    <w:rsid w:val="007B238D"/>
    <w:rsid w:val="007B2ADE"/>
    <w:rsid w:val="007B3058"/>
    <w:rsid w:val="007B3755"/>
    <w:rsid w:val="007B393D"/>
    <w:rsid w:val="007B4413"/>
    <w:rsid w:val="007B46EA"/>
    <w:rsid w:val="007B4E21"/>
    <w:rsid w:val="007B50DF"/>
    <w:rsid w:val="007B5142"/>
    <w:rsid w:val="007B55CD"/>
    <w:rsid w:val="007B55FB"/>
    <w:rsid w:val="007B61A4"/>
    <w:rsid w:val="007B697C"/>
    <w:rsid w:val="007B7283"/>
    <w:rsid w:val="007B7395"/>
    <w:rsid w:val="007B7D26"/>
    <w:rsid w:val="007B7F67"/>
    <w:rsid w:val="007C03DE"/>
    <w:rsid w:val="007C06DC"/>
    <w:rsid w:val="007C1087"/>
    <w:rsid w:val="007C28E8"/>
    <w:rsid w:val="007C35CD"/>
    <w:rsid w:val="007C4442"/>
    <w:rsid w:val="007C5759"/>
    <w:rsid w:val="007C6498"/>
    <w:rsid w:val="007C780E"/>
    <w:rsid w:val="007C7C45"/>
    <w:rsid w:val="007C7F70"/>
    <w:rsid w:val="007D0BA0"/>
    <w:rsid w:val="007D1411"/>
    <w:rsid w:val="007D1892"/>
    <w:rsid w:val="007D1E32"/>
    <w:rsid w:val="007D1FCA"/>
    <w:rsid w:val="007D267B"/>
    <w:rsid w:val="007D2C46"/>
    <w:rsid w:val="007D2C5A"/>
    <w:rsid w:val="007D336F"/>
    <w:rsid w:val="007D38B2"/>
    <w:rsid w:val="007D39B9"/>
    <w:rsid w:val="007D3BA6"/>
    <w:rsid w:val="007D3BD6"/>
    <w:rsid w:val="007D3C92"/>
    <w:rsid w:val="007D4300"/>
    <w:rsid w:val="007D4480"/>
    <w:rsid w:val="007D4491"/>
    <w:rsid w:val="007D47A7"/>
    <w:rsid w:val="007D4E3D"/>
    <w:rsid w:val="007D542F"/>
    <w:rsid w:val="007D5BB7"/>
    <w:rsid w:val="007D6827"/>
    <w:rsid w:val="007D6C2C"/>
    <w:rsid w:val="007D6FF8"/>
    <w:rsid w:val="007D71CA"/>
    <w:rsid w:val="007D7985"/>
    <w:rsid w:val="007D7A8A"/>
    <w:rsid w:val="007D7FA9"/>
    <w:rsid w:val="007E0382"/>
    <w:rsid w:val="007E03F4"/>
    <w:rsid w:val="007E0C52"/>
    <w:rsid w:val="007E1A42"/>
    <w:rsid w:val="007E2280"/>
    <w:rsid w:val="007E2464"/>
    <w:rsid w:val="007E2C05"/>
    <w:rsid w:val="007E2F9D"/>
    <w:rsid w:val="007E32BA"/>
    <w:rsid w:val="007E3532"/>
    <w:rsid w:val="007E41D0"/>
    <w:rsid w:val="007E46E6"/>
    <w:rsid w:val="007E4B96"/>
    <w:rsid w:val="007E5073"/>
    <w:rsid w:val="007E5A12"/>
    <w:rsid w:val="007E5BCA"/>
    <w:rsid w:val="007E5F62"/>
    <w:rsid w:val="007E6498"/>
    <w:rsid w:val="007E671C"/>
    <w:rsid w:val="007E69B7"/>
    <w:rsid w:val="007E701A"/>
    <w:rsid w:val="007E726F"/>
    <w:rsid w:val="007E7F2F"/>
    <w:rsid w:val="007F01A2"/>
    <w:rsid w:val="007F0322"/>
    <w:rsid w:val="007F03BD"/>
    <w:rsid w:val="007F068F"/>
    <w:rsid w:val="007F0A15"/>
    <w:rsid w:val="007F0A8F"/>
    <w:rsid w:val="007F1598"/>
    <w:rsid w:val="007F1722"/>
    <w:rsid w:val="007F1C17"/>
    <w:rsid w:val="007F27A4"/>
    <w:rsid w:val="007F2F90"/>
    <w:rsid w:val="007F3C09"/>
    <w:rsid w:val="007F3E70"/>
    <w:rsid w:val="007F5C57"/>
    <w:rsid w:val="007F5EDB"/>
    <w:rsid w:val="007F6488"/>
    <w:rsid w:val="007F6858"/>
    <w:rsid w:val="007F6BEB"/>
    <w:rsid w:val="007F74B8"/>
    <w:rsid w:val="007F7A8A"/>
    <w:rsid w:val="007F7C9B"/>
    <w:rsid w:val="007F7DDE"/>
    <w:rsid w:val="00800000"/>
    <w:rsid w:val="00800039"/>
    <w:rsid w:val="008003DF"/>
    <w:rsid w:val="00801322"/>
    <w:rsid w:val="00801478"/>
    <w:rsid w:val="00801678"/>
    <w:rsid w:val="00801DD7"/>
    <w:rsid w:val="00802990"/>
    <w:rsid w:val="008029C7"/>
    <w:rsid w:val="00802BB6"/>
    <w:rsid w:val="00803BAB"/>
    <w:rsid w:val="008042A8"/>
    <w:rsid w:val="00804793"/>
    <w:rsid w:val="008047ED"/>
    <w:rsid w:val="0080483D"/>
    <w:rsid w:val="00805167"/>
    <w:rsid w:val="0080565C"/>
    <w:rsid w:val="00806474"/>
    <w:rsid w:val="008077A6"/>
    <w:rsid w:val="00807FD3"/>
    <w:rsid w:val="00810E0E"/>
    <w:rsid w:val="008111AC"/>
    <w:rsid w:val="0081165A"/>
    <w:rsid w:val="00811D86"/>
    <w:rsid w:val="00812426"/>
    <w:rsid w:val="00813075"/>
    <w:rsid w:val="008134DC"/>
    <w:rsid w:val="008137E3"/>
    <w:rsid w:val="00813BDB"/>
    <w:rsid w:val="00814214"/>
    <w:rsid w:val="00814A71"/>
    <w:rsid w:val="008152BE"/>
    <w:rsid w:val="0081561B"/>
    <w:rsid w:val="00815626"/>
    <w:rsid w:val="00815680"/>
    <w:rsid w:val="00815B7E"/>
    <w:rsid w:val="00816285"/>
    <w:rsid w:val="00817024"/>
    <w:rsid w:val="00817500"/>
    <w:rsid w:val="00820DA7"/>
    <w:rsid w:val="00820E30"/>
    <w:rsid w:val="008211DA"/>
    <w:rsid w:val="008218BD"/>
    <w:rsid w:val="00821B4E"/>
    <w:rsid w:val="0082277A"/>
    <w:rsid w:val="00822C79"/>
    <w:rsid w:val="00824068"/>
    <w:rsid w:val="00824436"/>
    <w:rsid w:val="00824B7F"/>
    <w:rsid w:val="00824C27"/>
    <w:rsid w:val="00825055"/>
    <w:rsid w:val="008253A7"/>
    <w:rsid w:val="008256AC"/>
    <w:rsid w:val="008257C5"/>
    <w:rsid w:val="008258BF"/>
    <w:rsid w:val="00825DC5"/>
    <w:rsid w:val="008263DE"/>
    <w:rsid w:val="008267CA"/>
    <w:rsid w:val="0082738C"/>
    <w:rsid w:val="00827CB4"/>
    <w:rsid w:val="00827F73"/>
    <w:rsid w:val="00830226"/>
    <w:rsid w:val="0083048C"/>
    <w:rsid w:val="008308B4"/>
    <w:rsid w:val="0083092C"/>
    <w:rsid w:val="008310DD"/>
    <w:rsid w:val="0083162E"/>
    <w:rsid w:val="00831871"/>
    <w:rsid w:val="00831BDE"/>
    <w:rsid w:val="00831CF4"/>
    <w:rsid w:val="00832781"/>
    <w:rsid w:val="00832C15"/>
    <w:rsid w:val="00832F9C"/>
    <w:rsid w:val="008330A6"/>
    <w:rsid w:val="00833A4A"/>
    <w:rsid w:val="00834E3B"/>
    <w:rsid w:val="008350E6"/>
    <w:rsid w:val="008354E2"/>
    <w:rsid w:val="00835965"/>
    <w:rsid w:val="00835AD9"/>
    <w:rsid w:val="00835B17"/>
    <w:rsid w:val="00835DAF"/>
    <w:rsid w:val="0083655A"/>
    <w:rsid w:val="008367D0"/>
    <w:rsid w:val="00836B09"/>
    <w:rsid w:val="00840938"/>
    <w:rsid w:val="00841BD8"/>
    <w:rsid w:val="00841C16"/>
    <w:rsid w:val="00841F4B"/>
    <w:rsid w:val="008426DA"/>
    <w:rsid w:val="00842913"/>
    <w:rsid w:val="00842C41"/>
    <w:rsid w:val="00844EF5"/>
    <w:rsid w:val="008454C4"/>
    <w:rsid w:val="00845ABC"/>
    <w:rsid w:val="00845C01"/>
    <w:rsid w:val="00846D57"/>
    <w:rsid w:val="00847173"/>
    <w:rsid w:val="00847251"/>
    <w:rsid w:val="008474C0"/>
    <w:rsid w:val="00847508"/>
    <w:rsid w:val="00847A69"/>
    <w:rsid w:val="008513AB"/>
    <w:rsid w:val="00852088"/>
    <w:rsid w:val="00852223"/>
    <w:rsid w:val="008523EA"/>
    <w:rsid w:val="008525BE"/>
    <w:rsid w:val="008527AD"/>
    <w:rsid w:val="00852E0A"/>
    <w:rsid w:val="0085342A"/>
    <w:rsid w:val="00854506"/>
    <w:rsid w:val="0085460D"/>
    <w:rsid w:val="00855610"/>
    <w:rsid w:val="00855C4C"/>
    <w:rsid w:val="00856961"/>
    <w:rsid w:val="00856B23"/>
    <w:rsid w:val="00856C62"/>
    <w:rsid w:val="00856D95"/>
    <w:rsid w:val="00857C73"/>
    <w:rsid w:val="00857DF7"/>
    <w:rsid w:val="008604F1"/>
    <w:rsid w:val="008607CD"/>
    <w:rsid w:val="00860F71"/>
    <w:rsid w:val="00862189"/>
    <w:rsid w:val="00862B41"/>
    <w:rsid w:val="0086313B"/>
    <w:rsid w:val="00863157"/>
    <w:rsid w:val="00863644"/>
    <w:rsid w:val="00864C8F"/>
    <w:rsid w:val="00864D29"/>
    <w:rsid w:val="00865623"/>
    <w:rsid w:val="00866C44"/>
    <w:rsid w:val="00867247"/>
    <w:rsid w:val="008702F5"/>
    <w:rsid w:val="0087077A"/>
    <w:rsid w:val="00870973"/>
    <w:rsid w:val="00871040"/>
    <w:rsid w:val="00872008"/>
    <w:rsid w:val="008722C9"/>
    <w:rsid w:val="00872819"/>
    <w:rsid w:val="00874A88"/>
    <w:rsid w:val="00874DC0"/>
    <w:rsid w:val="00875295"/>
    <w:rsid w:val="00875AA7"/>
    <w:rsid w:val="00876439"/>
    <w:rsid w:val="008765BE"/>
    <w:rsid w:val="008773DA"/>
    <w:rsid w:val="00877844"/>
    <w:rsid w:val="00877AA3"/>
    <w:rsid w:val="00880192"/>
    <w:rsid w:val="0088108E"/>
    <w:rsid w:val="00881132"/>
    <w:rsid w:val="008818A9"/>
    <w:rsid w:val="00881C1D"/>
    <w:rsid w:val="00881EC3"/>
    <w:rsid w:val="00882075"/>
    <w:rsid w:val="008826B2"/>
    <w:rsid w:val="00882BDF"/>
    <w:rsid w:val="00884792"/>
    <w:rsid w:val="00884C39"/>
    <w:rsid w:val="0088517E"/>
    <w:rsid w:val="008855E3"/>
    <w:rsid w:val="0088569D"/>
    <w:rsid w:val="00887771"/>
    <w:rsid w:val="0088783F"/>
    <w:rsid w:val="00887E15"/>
    <w:rsid w:val="00890061"/>
    <w:rsid w:val="00890A2F"/>
    <w:rsid w:val="00890CB0"/>
    <w:rsid w:val="00891B6F"/>
    <w:rsid w:val="008921A0"/>
    <w:rsid w:val="0089227A"/>
    <w:rsid w:val="00892323"/>
    <w:rsid w:val="008924AD"/>
    <w:rsid w:val="00892548"/>
    <w:rsid w:val="00892BD6"/>
    <w:rsid w:val="00893432"/>
    <w:rsid w:val="00893A4B"/>
    <w:rsid w:val="008957A4"/>
    <w:rsid w:val="00895882"/>
    <w:rsid w:val="0089681B"/>
    <w:rsid w:val="008971CE"/>
    <w:rsid w:val="00897B59"/>
    <w:rsid w:val="00897EB7"/>
    <w:rsid w:val="008A0451"/>
    <w:rsid w:val="008A0477"/>
    <w:rsid w:val="008A06CC"/>
    <w:rsid w:val="008A0DF7"/>
    <w:rsid w:val="008A12A3"/>
    <w:rsid w:val="008A19B4"/>
    <w:rsid w:val="008A1A4C"/>
    <w:rsid w:val="008A1AFB"/>
    <w:rsid w:val="008A2AFF"/>
    <w:rsid w:val="008A2FE1"/>
    <w:rsid w:val="008A314B"/>
    <w:rsid w:val="008A315A"/>
    <w:rsid w:val="008A323A"/>
    <w:rsid w:val="008A3570"/>
    <w:rsid w:val="008A3D70"/>
    <w:rsid w:val="008A469C"/>
    <w:rsid w:val="008A4BA1"/>
    <w:rsid w:val="008A54E3"/>
    <w:rsid w:val="008A5D59"/>
    <w:rsid w:val="008A5FED"/>
    <w:rsid w:val="008A643D"/>
    <w:rsid w:val="008A686D"/>
    <w:rsid w:val="008A7C5D"/>
    <w:rsid w:val="008B007F"/>
    <w:rsid w:val="008B0A92"/>
    <w:rsid w:val="008B0E5A"/>
    <w:rsid w:val="008B0E73"/>
    <w:rsid w:val="008B1B89"/>
    <w:rsid w:val="008B1BC5"/>
    <w:rsid w:val="008B1D0F"/>
    <w:rsid w:val="008B218A"/>
    <w:rsid w:val="008B2498"/>
    <w:rsid w:val="008B2D52"/>
    <w:rsid w:val="008B35BE"/>
    <w:rsid w:val="008B35D5"/>
    <w:rsid w:val="008B3628"/>
    <w:rsid w:val="008B3724"/>
    <w:rsid w:val="008B3B0F"/>
    <w:rsid w:val="008B41F0"/>
    <w:rsid w:val="008B44F5"/>
    <w:rsid w:val="008B4750"/>
    <w:rsid w:val="008B484B"/>
    <w:rsid w:val="008B544B"/>
    <w:rsid w:val="008B5523"/>
    <w:rsid w:val="008B63EA"/>
    <w:rsid w:val="008B66AA"/>
    <w:rsid w:val="008B6ADD"/>
    <w:rsid w:val="008B6F53"/>
    <w:rsid w:val="008B6F58"/>
    <w:rsid w:val="008B6FC3"/>
    <w:rsid w:val="008B7282"/>
    <w:rsid w:val="008B754E"/>
    <w:rsid w:val="008B75A3"/>
    <w:rsid w:val="008C0117"/>
    <w:rsid w:val="008C060A"/>
    <w:rsid w:val="008C0B5D"/>
    <w:rsid w:val="008C1336"/>
    <w:rsid w:val="008C1393"/>
    <w:rsid w:val="008C181C"/>
    <w:rsid w:val="008C2312"/>
    <w:rsid w:val="008C238A"/>
    <w:rsid w:val="008C2634"/>
    <w:rsid w:val="008C3108"/>
    <w:rsid w:val="008C437F"/>
    <w:rsid w:val="008C451B"/>
    <w:rsid w:val="008C46FB"/>
    <w:rsid w:val="008C4959"/>
    <w:rsid w:val="008C4D63"/>
    <w:rsid w:val="008C5A61"/>
    <w:rsid w:val="008C5CB3"/>
    <w:rsid w:val="008C7EB7"/>
    <w:rsid w:val="008D06F3"/>
    <w:rsid w:val="008D1889"/>
    <w:rsid w:val="008D2318"/>
    <w:rsid w:val="008D253B"/>
    <w:rsid w:val="008D258A"/>
    <w:rsid w:val="008D2834"/>
    <w:rsid w:val="008D2EB8"/>
    <w:rsid w:val="008D3B4A"/>
    <w:rsid w:val="008D3E81"/>
    <w:rsid w:val="008D4630"/>
    <w:rsid w:val="008D53DD"/>
    <w:rsid w:val="008D5550"/>
    <w:rsid w:val="008D5A14"/>
    <w:rsid w:val="008D5D31"/>
    <w:rsid w:val="008D5DFB"/>
    <w:rsid w:val="008D612C"/>
    <w:rsid w:val="008D624B"/>
    <w:rsid w:val="008D687C"/>
    <w:rsid w:val="008D6A1E"/>
    <w:rsid w:val="008D6A63"/>
    <w:rsid w:val="008D7199"/>
    <w:rsid w:val="008D77A8"/>
    <w:rsid w:val="008E0BC1"/>
    <w:rsid w:val="008E0C5B"/>
    <w:rsid w:val="008E0D9B"/>
    <w:rsid w:val="008E0EC0"/>
    <w:rsid w:val="008E147F"/>
    <w:rsid w:val="008E1933"/>
    <w:rsid w:val="008E1A45"/>
    <w:rsid w:val="008E2282"/>
    <w:rsid w:val="008E2E80"/>
    <w:rsid w:val="008E30CF"/>
    <w:rsid w:val="008E3904"/>
    <w:rsid w:val="008E3ECE"/>
    <w:rsid w:val="008E442E"/>
    <w:rsid w:val="008E4F1F"/>
    <w:rsid w:val="008E5FA1"/>
    <w:rsid w:val="008E67E2"/>
    <w:rsid w:val="008E6A5C"/>
    <w:rsid w:val="008F0061"/>
    <w:rsid w:val="008F011F"/>
    <w:rsid w:val="008F0130"/>
    <w:rsid w:val="008F07C0"/>
    <w:rsid w:val="008F0F8D"/>
    <w:rsid w:val="008F12E0"/>
    <w:rsid w:val="008F15CC"/>
    <w:rsid w:val="008F1DDE"/>
    <w:rsid w:val="008F2FF2"/>
    <w:rsid w:val="008F373D"/>
    <w:rsid w:val="008F3790"/>
    <w:rsid w:val="008F3810"/>
    <w:rsid w:val="008F3B49"/>
    <w:rsid w:val="008F3D39"/>
    <w:rsid w:val="008F3FC0"/>
    <w:rsid w:val="008F49EC"/>
    <w:rsid w:val="008F4C1B"/>
    <w:rsid w:val="008F4D58"/>
    <w:rsid w:val="008F6E99"/>
    <w:rsid w:val="008F6F4D"/>
    <w:rsid w:val="008F73B4"/>
    <w:rsid w:val="008F7AC1"/>
    <w:rsid w:val="008F7BBE"/>
    <w:rsid w:val="008F7F40"/>
    <w:rsid w:val="008F7FB9"/>
    <w:rsid w:val="009008DF"/>
    <w:rsid w:val="00900940"/>
    <w:rsid w:val="00901124"/>
    <w:rsid w:val="0090138F"/>
    <w:rsid w:val="00901B6F"/>
    <w:rsid w:val="00901CEA"/>
    <w:rsid w:val="009025FB"/>
    <w:rsid w:val="00902806"/>
    <w:rsid w:val="00902B03"/>
    <w:rsid w:val="00902B8F"/>
    <w:rsid w:val="00902C2A"/>
    <w:rsid w:val="00903C64"/>
    <w:rsid w:val="00904254"/>
    <w:rsid w:val="00904485"/>
    <w:rsid w:val="0090543A"/>
    <w:rsid w:val="00905FE5"/>
    <w:rsid w:val="00906892"/>
    <w:rsid w:val="00906D60"/>
    <w:rsid w:val="00907541"/>
    <w:rsid w:val="00907828"/>
    <w:rsid w:val="00907EF4"/>
    <w:rsid w:val="009101E1"/>
    <w:rsid w:val="009107A0"/>
    <w:rsid w:val="0091099A"/>
    <w:rsid w:val="00910AB6"/>
    <w:rsid w:val="009110B4"/>
    <w:rsid w:val="0091138D"/>
    <w:rsid w:val="00912540"/>
    <w:rsid w:val="0091288A"/>
    <w:rsid w:val="00912D8F"/>
    <w:rsid w:val="009134E2"/>
    <w:rsid w:val="00913901"/>
    <w:rsid w:val="009142BD"/>
    <w:rsid w:val="009144EB"/>
    <w:rsid w:val="0091465D"/>
    <w:rsid w:val="009148A7"/>
    <w:rsid w:val="0091504E"/>
    <w:rsid w:val="00915683"/>
    <w:rsid w:val="00915849"/>
    <w:rsid w:val="00915902"/>
    <w:rsid w:val="00915B42"/>
    <w:rsid w:val="009162ED"/>
    <w:rsid w:val="009162F1"/>
    <w:rsid w:val="00916767"/>
    <w:rsid w:val="00916C24"/>
    <w:rsid w:val="009176F7"/>
    <w:rsid w:val="00917977"/>
    <w:rsid w:val="00917E22"/>
    <w:rsid w:val="00920A43"/>
    <w:rsid w:val="00920FE5"/>
    <w:rsid w:val="009210A2"/>
    <w:rsid w:val="00921B21"/>
    <w:rsid w:val="00921BF6"/>
    <w:rsid w:val="0092256C"/>
    <w:rsid w:val="00922C9E"/>
    <w:rsid w:val="00922FE9"/>
    <w:rsid w:val="00923EA6"/>
    <w:rsid w:val="009249E2"/>
    <w:rsid w:val="00924A25"/>
    <w:rsid w:val="00924E26"/>
    <w:rsid w:val="00924F52"/>
    <w:rsid w:val="00925814"/>
    <w:rsid w:val="00925C94"/>
    <w:rsid w:val="00926B0B"/>
    <w:rsid w:val="00926D71"/>
    <w:rsid w:val="009270EA"/>
    <w:rsid w:val="00927423"/>
    <w:rsid w:val="00927A95"/>
    <w:rsid w:val="00927E08"/>
    <w:rsid w:val="009300AB"/>
    <w:rsid w:val="0093012E"/>
    <w:rsid w:val="009304FA"/>
    <w:rsid w:val="00930800"/>
    <w:rsid w:val="00930B98"/>
    <w:rsid w:val="00930C59"/>
    <w:rsid w:val="00930CFF"/>
    <w:rsid w:val="00930E6B"/>
    <w:rsid w:val="0093101D"/>
    <w:rsid w:val="00931DA6"/>
    <w:rsid w:val="00931F61"/>
    <w:rsid w:val="00932834"/>
    <w:rsid w:val="00932BE9"/>
    <w:rsid w:val="00933464"/>
    <w:rsid w:val="0093372D"/>
    <w:rsid w:val="00933BAD"/>
    <w:rsid w:val="00933E70"/>
    <w:rsid w:val="009348A1"/>
    <w:rsid w:val="00934ECC"/>
    <w:rsid w:val="0093582B"/>
    <w:rsid w:val="00935F28"/>
    <w:rsid w:val="00936AE8"/>
    <w:rsid w:val="00936E31"/>
    <w:rsid w:val="00937598"/>
    <w:rsid w:val="009375E4"/>
    <w:rsid w:val="00937813"/>
    <w:rsid w:val="00940572"/>
    <w:rsid w:val="009407BD"/>
    <w:rsid w:val="00940A93"/>
    <w:rsid w:val="00941077"/>
    <w:rsid w:val="009415F6"/>
    <w:rsid w:val="009419F0"/>
    <w:rsid w:val="00941DAB"/>
    <w:rsid w:val="00941EF0"/>
    <w:rsid w:val="00942103"/>
    <w:rsid w:val="00942179"/>
    <w:rsid w:val="00942DE1"/>
    <w:rsid w:val="00942E13"/>
    <w:rsid w:val="00942E3E"/>
    <w:rsid w:val="009433B7"/>
    <w:rsid w:val="00943489"/>
    <w:rsid w:val="00943C61"/>
    <w:rsid w:val="00943D0F"/>
    <w:rsid w:val="00944BBA"/>
    <w:rsid w:val="00945357"/>
    <w:rsid w:val="0094558A"/>
    <w:rsid w:val="009459F9"/>
    <w:rsid w:val="00945BE2"/>
    <w:rsid w:val="00945CDE"/>
    <w:rsid w:val="0094685A"/>
    <w:rsid w:val="00946A0E"/>
    <w:rsid w:val="00946AA1"/>
    <w:rsid w:val="00946FA5"/>
    <w:rsid w:val="00947B14"/>
    <w:rsid w:val="00947E8C"/>
    <w:rsid w:val="0095040C"/>
    <w:rsid w:val="009506F6"/>
    <w:rsid w:val="00950E57"/>
    <w:rsid w:val="009517AF"/>
    <w:rsid w:val="00951820"/>
    <w:rsid w:val="009518BA"/>
    <w:rsid w:val="00951EE5"/>
    <w:rsid w:val="009525A8"/>
    <w:rsid w:val="009526C0"/>
    <w:rsid w:val="00952AA7"/>
    <w:rsid w:val="009536D2"/>
    <w:rsid w:val="00953926"/>
    <w:rsid w:val="00953B52"/>
    <w:rsid w:val="00953FF2"/>
    <w:rsid w:val="0095412B"/>
    <w:rsid w:val="00954138"/>
    <w:rsid w:val="009546FF"/>
    <w:rsid w:val="00954979"/>
    <w:rsid w:val="00954E3D"/>
    <w:rsid w:val="00954E8C"/>
    <w:rsid w:val="00955C50"/>
    <w:rsid w:val="00956978"/>
    <w:rsid w:val="00956D69"/>
    <w:rsid w:val="009575A6"/>
    <w:rsid w:val="009608DF"/>
    <w:rsid w:val="0096107C"/>
    <w:rsid w:val="00961147"/>
    <w:rsid w:val="00962613"/>
    <w:rsid w:val="00962AC0"/>
    <w:rsid w:val="0096307B"/>
    <w:rsid w:val="00963579"/>
    <w:rsid w:val="009635C9"/>
    <w:rsid w:val="009637F5"/>
    <w:rsid w:val="0096380D"/>
    <w:rsid w:val="00963A31"/>
    <w:rsid w:val="009649FA"/>
    <w:rsid w:val="009651D9"/>
    <w:rsid w:val="00965DA0"/>
    <w:rsid w:val="00965F97"/>
    <w:rsid w:val="0096658C"/>
    <w:rsid w:val="0096692F"/>
    <w:rsid w:val="00966989"/>
    <w:rsid w:val="00966C29"/>
    <w:rsid w:val="00967DB1"/>
    <w:rsid w:val="009702FE"/>
    <w:rsid w:val="00970425"/>
    <w:rsid w:val="00970651"/>
    <w:rsid w:val="0097096F"/>
    <w:rsid w:val="009709C2"/>
    <w:rsid w:val="0097150A"/>
    <w:rsid w:val="00972221"/>
    <w:rsid w:val="00972660"/>
    <w:rsid w:val="00973526"/>
    <w:rsid w:val="00973806"/>
    <w:rsid w:val="00973E65"/>
    <w:rsid w:val="00974198"/>
    <w:rsid w:val="00975590"/>
    <w:rsid w:val="009755CD"/>
    <w:rsid w:val="00975CDC"/>
    <w:rsid w:val="00976004"/>
    <w:rsid w:val="00976272"/>
    <w:rsid w:val="009765CD"/>
    <w:rsid w:val="00976700"/>
    <w:rsid w:val="00977321"/>
    <w:rsid w:val="009804EF"/>
    <w:rsid w:val="00980C06"/>
    <w:rsid w:val="009810B6"/>
    <w:rsid w:val="00982459"/>
    <w:rsid w:val="00982C14"/>
    <w:rsid w:val="00983ABE"/>
    <w:rsid w:val="00984183"/>
    <w:rsid w:val="009842CE"/>
    <w:rsid w:val="00984AA6"/>
    <w:rsid w:val="00985505"/>
    <w:rsid w:val="009856F2"/>
    <w:rsid w:val="00986766"/>
    <w:rsid w:val="00986E6E"/>
    <w:rsid w:val="00986FF2"/>
    <w:rsid w:val="00987896"/>
    <w:rsid w:val="00990303"/>
    <w:rsid w:val="00990582"/>
    <w:rsid w:val="00990603"/>
    <w:rsid w:val="00990F8C"/>
    <w:rsid w:val="009911D7"/>
    <w:rsid w:val="00991D9C"/>
    <w:rsid w:val="00993F5C"/>
    <w:rsid w:val="009949D6"/>
    <w:rsid w:val="00994B9C"/>
    <w:rsid w:val="00994C3D"/>
    <w:rsid w:val="009951BC"/>
    <w:rsid w:val="009953FF"/>
    <w:rsid w:val="00995448"/>
    <w:rsid w:val="00995C9A"/>
    <w:rsid w:val="00995CEA"/>
    <w:rsid w:val="00996203"/>
    <w:rsid w:val="00996672"/>
    <w:rsid w:val="00996F2D"/>
    <w:rsid w:val="009975DB"/>
    <w:rsid w:val="0099766C"/>
    <w:rsid w:val="00997F54"/>
    <w:rsid w:val="009A0152"/>
    <w:rsid w:val="009A049C"/>
    <w:rsid w:val="009A08BC"/>
    <w:rsid w:val="009A1345"/>
    <w:rsid w:val="009A1DB3"/>
    <w:rsid w:val="009A2542"/>
    <w:rsid w:val="009A2BBC"/>
    <w:rsid w:val="009A3081"/>
    <w:rsid w:val="009A3314"/>
    <w:rsid w:val="009A3DB9"/>
    <w:rsid w:val="009A581C"/>
    <w:rsid w:val="009A68A3"/>
    <w:rsid w:val="009A6B8D"/>
    <w:rsid w:val="009A6BF4"/>
    <w:rsid w:val="009A76F6"/>
    <w:rsid w:val="009A790B"/>
    <w:rsid w:val="009A79E3"/>
    <w:rsid w:val="009A7A77"/>
    <w:rsid w:val="009A7F76"/>
    <w:rsid w:val="009B03CE"/>
    <w:rsid w:val="009B08EA"/>
    <w:rsid w:val="009B1B82"/>
    <w:rsid w:val="009B1BC3"/>
    <w:rsid w:val="009B1C85"/>
    <w:rsid w:val="009B33C5"/>
    <w:rsid w:val="009B3733"/>
    <w:rsid w:val="009B37E2"/>
    <w:rsid w:val="009B3A94"/>
    <w:rsid w:val="009B3D5E"/>
    <w:rsid w:val="009B40E7"/>
    <w:rsid w:val="009B4851"/>
    <w:rsid w:val="009B4AF2"/>
    <w:rsid w:val="009B4B32"/>
    <w:rsid w:val="009B4BE4"/>
    <w:rsid w:val="009B5F60"/>
    <w:rsid w:val="009B6016"/>
    <w:rsid w:val="009B6140"/>
    <w:rsid w:val="009B6679"/>
    <w:rsid w:val="009B6735"/>
    <w:rsid w:val="009B760C"/>
    <w:rsid w:val="009B7F47"/>
    <w:rsid w:val="009C04A6"/>
    <w:rsid w:val="009C061A"/>
    <w:rsid w:val="009C076D"/>
    <w:rsid w:val="009C09B7"/>
    <w:rsid w:val="009C0D79"/>
    <w:rsid w:val="009C16D4"/>
    <w:rsid w:val="009C24A6"/>
    <w:rsid w:val="009C32B7"/>
    <w:rsid w:val="009C398C"/>
    <w:rsid w:val="009C39FC"/>
    <w:rsid w:val="009C4571"/>
    <w:rsid w:val="009C5513"/>
    <w:rsid w:val="009C5D16"/>
    <w:rsid w:val="009C661B"/>
    <w:rsid w:val="009C6803"/>
    <w:rsid w:val="009C68EA"/>
    <w:rsid w:val="009C6E94"/>
    <w:rsid w:val="009C7185"/>
    <w:rsid w:val="009C72B3"/>
    <w:rsid w:val="009C7348"/>
    <w:rsid w:val="009C75D5"/>
    <w:rsid w:val="009C762B"/>
    <w:rsid w:val="009C78A0"/>
    <w:rsid w:val="009C7B82"/>
    <w:rsid w:val="009C7BF6"/>
    <w:rsid w:val="009C7DBD"/>
    <w:rsid w:val="009D0032"/>
    <w:rsid w:val="009D00E6"/>
    <w:rsid w:val="009D0441"/>
    <w:rsid w:val="009D08CD"/>
    <w:rsid w:val="009D1623"/>
    <w:rsid w:val="009D16C2"/>
    <w:rsid w:val="009D1B69"/>
    <w:rsid w:val="009D1F89"/>
    <w:rsid w:val="009D28E9"/>
    <w:rsid w:val="009D3051"/>
    <w:rsid w:val="009D3284"/>
    <w:rsid w:val="009D43E6"/>
    <w:rsid w:val="009D45A0"/>
    <w:rsid w:val="009D4DD2"/>
    <w:rsid w:val="009D4F57"/>
    <w:rsid w:val="009D509C"/>
    <w:rsid w:val="009D5AD8"/>
    <w:rsid w:val="009D5B22"/>
    <w:rsid w:val="009D6750"/>
    <w:rsid w:val="009D7BA5"/>
    <w:rsid w:val="009E014F"/>
    <w:rsid w:val="009E0321"/>
    <w:rsid w:val="009E043C"/>
    <w:rsid w:val="009E07B3"/>
    <w:rsid w:val="009E095B"/>
    <w:rsid w:val="009E0C37"/>
    <w:rsid w:val="009E1B07"/>
    <w:rsid w:val="009E2BAE"/>
    <w:rsid w:val="009E2BB8"/>
    <w:rsid w:val="009E3006"/>
    <w:rsid w:val="009E3AF5"/>
    <w:rsid w:val="009E4A93"/>
    <w:rsid w:val="009E4D3F"/>
    <w:rsid w:val="009E5283"/>
    <w:rsid w:val="009E52A9"/>
    <w:rsid w:val="009E7086"/>
    <w:rsid w:val="009E709D"/>
    <w:rsid w:val="009E77B8"/>
    <w:rsid w:val="009E7F0E"/>
    <w:rsid w:val="009F0AC8"/>
    <w:rsid w:val="009F0BDC"/>
    <w:rsid w:val="009F0BF5"/>
    <w:rsid w:val="009F107F"/>
    <w:rsid w:val="009F1643"/>
    <w:rsid w:val="009F222E"/>
    <w:rsid w:val="009F27C4"/>
    <w:rsid w:val="009F3290"/>
    <w:rsid w:val="009F3B0C"/>
    <w:rsid w:val="009F4C55"/>
    <w:rsid w:val="009F4F92"/>
    <w:rsid w:val="009F637E"/>
    <w:rsid w:val="009F6836"/>
    <w:rsid w:val="009F71D1"/>
    <w:rsid w:val="009F7FF6"/>
    <w:rsid w:val="00A006A2"/>
    <w:rsid w:val="00A00772"/>
    <w:rsid w:val="00A00AF0"/>
    <w:rsid w:val="00A01423"/>
    <w:rsid w:val="00A0144B"/>
    <w:rsid w:val="00A016E9"/>
    <w:rsid w:val="00A018AE"/>
    <w:rsid w:val="00A01AFA"/>
    <w:rsid w:val="00A02AD9"/>
    <w:rsid w:val="00A0348E"/>
    <w:rsid w:val="00A0363B"/>
    <w:rsid w:val="00A03BC4"/>
    <w:rsid w:val="00A03D83"/>
    <w:rsid w:val="00A04926"/>
    <w:rsid w:val="00A04AEE"/>
    <w:rsid w:val="00A04FE0"/>
    <w:rsid w:val="00A04FFE"/>
    <w:rsid w:val="00A05552"/>
    <w:rsid w:val="00A05C7B"/>
    <w:rsid w:val="00A062E0"/>
    <w:rsid w:val="00A06321"/>
    <w:rsid w:val="00A06C9D"/>
    <w:rsid w:val="00A07DA6"/>
    <w:rsid w:val="00A102AF"/>
    <w:rsid w:val="00A104C2"/>
    <w:rsid w:val="00A11A4B"/>
    <w:rsid w:val="00A11E15"/>
    <w:rsid w:val="00A11F0D"/>
    <w:rsid w:val="00A120CF"/>
    <w:rsid w:val="00A12504"/>
    <w:rsid w:val="00A12EBE"/>
    <w:rsid w:val="00A12FC7"/>
    <w:rsid w:val="00A13122"/>
    <w:rsid w:val="00A1317D"/>
    <w:rsid w:val="00A13B3A"/>
    <w:rsid w:val="00A14481"/>
    <w:rsid w:val="00A15101"/>
    <w:rsid w:val="00A15444"/>
    <w:rsid w:val="00A15675"/>
    <w:rsid w:val="00A15FC4"/>
    <w:rsid w:val="00A160FB"/>
    <w:rsid w:val="00A16D1A"/>
    <w:rsid w:val="00A172F3"/>
    <w:rsid w:val="00A174ED"/>
    <w:rsid w:val="00A17C8C"/>
    <w:rsid w:val="00A202FF"/>
    <w:rsid w:val="00A2067C"/>
    <w:rsid w:val="00A20AA4"/>
    <w:rsid w:val="00A2107D"/>
    <w:rsid w:val="00A21A30"/>
    <w:rsid w:val="00A21ABC"/>
    <w:rsid w:val="00A21CCA"/>
    <w:rsid w:val="00A21F55"/>
    <w:rsid w:val="00A222C7"/>
    <w:rsid w:val="00A22705"/>
    <w:rsid w:val="00A24313"/>
    <w:rsid w:val="00A24667"/>
    <w:rsid w:val="00A24980"/>
    <w:rsid w:val="00A2517D"/>
    <w:rsid w:val="00A2532F"/>
    <w:rsid w:val="00A255C7"/>
    <w:rsid w:val="00A25690"/>
    <w:rsid w:val="00A25FBE"/>
    <w:rsid w:val="00A26014"/>
    <w:rsid w:val="00A260BF"/>
    <w:rsid w:val="00A2709C"/>
    <w:rsid w:val="00A278BC"/>
    <w:rsid w:val="00A27996"/>
    <w:rsid w:val="00A2799E"/>
    <w:rsid w:val="00A27D24"/>
    <w:rsid w:val="00A27F9C"/>
    <w:rsid w:val="00A3124E"/>
    <w:rsid w:val="00A312BE"/>
    <w:rsid w:val="00A3169B"/>
    <w:rsid w:val="00A31982"/>
    <w:rsid w:val="00A32779"/>
    <w:rsid w:val="00A32D09"/>
    <w:rsid w:val="00A33D34"/>
    <w:rsid w:val="00A349AD"/>
    <w:rsid w:val="00A34A06"/>
    <w:rsid w:val="00A34DD6"/>
    <w:rsid w:val="00A35238"/>
    <w:rsid w:val="00A356E1"/>
    <w:rsid w:val="00A35B68"/>
    <w:rsid w:val="00A36186"/>
    <w:rsid w:val="00A36211"/>
    <w:rsid w:val="00A36C2E"/>
    <w:rsid w:val="00A376E4"/>
    <w:rsid w:val="00A37720"/>
    <w:rsid w:val="00A37A30"/>
    <w:rsid w:val="00A37AEF"/>
    <w:rsid w:val="00A37B00"/>
    <w:rsid w:val="00A37C1D"/>
    <w:rsid w:val="00A404BF"/>
    <w:rsid w:val="00A40987"/>
    <w:rsid w:val="00A40AC6"/>
    <w:rsid w:val="00A40BBA"/>
    <w:rsid w:val="00A40E5F"/>
    <w:rsid w:val="00A410A8"/>
    <w:rsid w:val="00A41546"/>
    <w:rsid w:val="00A4169A"/>
    <w:rsid w:val="00A41713"/>
    <w:rsid w:val="00A41AB2"/>
    <w:rsid w:val="00A428F2"/>
    <w:rsid w:val="00A42A0E"/>
    <w:rsid w:val="00A4326D"/>
    <w:rsid w:val="00A432BA"/>
    <w:rsid w:val="00A43660"/>
    <w:rsid w:val="00A44033"/>
    <w:rsid w:val="00A445F3"/>
    <w:rsid w:val="00A44995"/>
    <w:rsid w:val="00A450ED"/>
    <w:rsid w:val="00A4542C"/>
    <w:rsid w:val="00A45661"/>
    <w:rsid w:val="00A45BB6"/>
    <w:rsid w:val="00A472EF"/>
    <w:rsid w:val="00A4777E"/>
    <w:rsid w:val="00A50918"/>
    <w:rsid w:val="00A518B7"/>
    <w:rsid w:val="00A5193C"/>
    <w:rsid w:val="00A51FF1"/>
    <w:rsid w:val="00A5265E"/>
    <w:rsid w:val="00A5266A"/>
    <w:rsid w:val="00A5274D"/>
    <w:rsid w:val="00A52760"/>
    <w:rsid w:val="00A52E05"/>
    <w:rsid w:val="00A53A0B"/>
    <w:rsid w:val="00A54693"/>
    <w:rsid w:val="00A54946"/>
    <w:rsid w:val="00A54BF7"/>
    <w:rsid w:val="00A55645"/>
    <w:rsid w:val="00A5580F"/>
    <w:rsid w:val="00A558D2"/>
    <w:rsid w:val="00A55CA7"/>
    <w:rsid w:val="00A56651"/>
    <w:rsid w:val="00A569FD"/>
    <w:rsid w:val="00A571FD"/>
    <w:rsid w:val="00A57212"/>
    <w:rsid w:val="00A602A6"/>
    <w:rsid w:val="00A606DD"/>
    <w:rsid w:val="00A60716"/>
    <w:rsid w:val="00A615F3"/>
    <w:rsid w:val="00A61D4B"/>
    <w:rsid w:val="00A62092"/>
    <w:rsid w:val="00A62413"/>
    <w:rsid w:val="00A6369F"/>
    <w:rsid w:val="00A642C6"/>
    <w:rsid w:val="00A64826"/>
    <w:rsid w:val="00A6597A"/>
    <w:rsid w:val="00A65D0F"/>
    <w:rsid w:val="00A65DD1"/>
    <w:rsid w:val="00A660CC"/>
    <w:rsid w:val="00A6680A"/>
    <w:rsid w:val="00A6693E"/>
    <w:rsid w:val="00A6736D"/>
    <w:rsid w:val="00A673EA"/>
    <w:rsid w:val="00A702A1"/>
    <w:rsid w:val="00A70971"/>
    <w:rsid w:val="00A70BC1"/>
    <w:rsid w:val="00A70EA4"/>
    <w:rsid w:val="00A718E5"/>
    <w:rsid w:val="00A71A15"/>
    <w:rsid w:val="00A72367"/>
    <w:rsid w:val="00A72A64"/>
    <w:rsid w:val="00A72EC1"/>
    <w:rsid w:val="00A72F80"/>
    <w:rsid w:val="00A7434F"/>
    <w:rsid w:val="00A75F01"/>
    <w:rsid w:val="00A760F6"/>
    <w:rsid w:val="00A761CC"/>
    <w:rsid w:val="00A7625A"/>
    <w:rsid w:val="00A7628D"/>
    <w:rsid w:val="00A7704A"/>
    <w:rsid w:val="00A77249"/>
    <w:rsid w:val="00A77601"/>
    <w:rsid w:val="00A77841"/>
    <w:rsid w:val="00A77F88"/>
    <w:rsid w:val="00A80762"/>
    <w:rsid w:val="00A807D4"/>
    <w:rsid w:val="00A808AE"/>
    <w:rsid w:val="00A80E46"/>
    <w:rsid w:val="00A81E04"/>
    <w:rsid w:val="00A81E11"/>
    <w:rsid w:val="00A82410"/>
    <w:rsid w:val="00A82700"/>
    <w:rsid w:val="00A82863"/>
    <w:rsid w:val="00A8289A"/>
    <w:rsid w:val="00A8291E"/>
    <w:rsid w:val="00A82CAD"/>
    <w:rsid w:val="00A83088"/>
    <w:rsid w:val="00A836F5"/>
    <w:rsid w:val="00A83BC3"/>
    <w:rsid w:val="00A84A47"/>
    <w:rsid w:val="00A84B6F"/>
    <w:rsid w:val="00A852B0"/>
    <w:rsid w:val="00A8535C"/>
    <w:rsid w:val="00A8680D"/>
    <w:rsid w:val="00A900D2"/>
    <w:rsid w:val="00A90245"/>
    <w:rsid w:val="00A9173E"/>
    <w:rsid w:val="00A9187F"/>
    <w:rsid w:val="00A91AAA"/>
    <w:rsid w:val="00A91F92"/>
    <w:rsid w:val="00A92F68"/>
    <w:rsid w:val="00A93267"/>
    <w:rsid w:val="00A936A7"/>
    <w:rsid w:val="00A94650"/>
    <w:rsid w:val="00A9473C"/>
    <w:rsid w:val="00A94BF8"/>
    <w:rsid w:val="00A95F65"/>
    <w:rsid w:val="00A969BE"/>
    <w:rsid w:val="00A96B8C"/>
    <w:rsid w:val="00A97073"/>
    <w:rsid w:val="00A9788A"/>
    <w:rsid w:val="00A97B2A"/>
    <w:rsid w:val="00AA00BE"/>
    <w:rsid w:val="00AA0678"/>
    <w:rsid w:val="00AA12A1"/>
    <w:rsid w:val="00AA18A8"/>
    <w:rsid w:val="00AA1A71"/>
    <w:rsid w:val="00AA1E3E"/>
    <w:rsid w:val="00AA242A"/>
    <w:rsid w:val="00AA44B9"/>
    <w:rsid w:val="00AA5396"/>
    <w:rsid w:val="00AA5F80"/>
    <w:rsid w:val="00AA62AB"/>
    <w:rsid w:val="00AA62D0"/>
    <w:rsid w:val="00AA6802"/>
    <w:rsid w:val="00AA6E49"/>
    <w:rsid w:val="00AA6EE6"/>
    <w:rsid w:val="00AA7BCA"/>
    <w:rsid w:val="00AA7C3A"/>
    <w:rsid w:val="00AA7D28"/>
    <w:rsid w:val="00AA7F0F"/>
    <w:rsid w:val="00AB0626"/>
    <w:rsid w:val="00AB06FB"/>
    <w:rsid w:val="00AB1362"/>
    <w:rsid w:val="00AB144B"/>
    <w:rsid w:val="00AB1572"/>
    <w:rsid w:val="00AB16A2"/>
    <w:rsid w:val="00AB1702"/>
    <w:rsid w:val="00AB18ED"/>
    <w:rsid w:val="00AB1CD8"/>
    <w:rsid w:val="00AB2370"/>
    <w:rsid w:val="00AB29FB"/>
    <w:rsid w:val="00AB388E"/>
    <w:rsid w:val="00AB4380"/>
    <w:rsid w:val="00AB466A"/>
    <w:rsid w:val="00AB595F"/>
    <w:rsid w:val="00AB596A"/>
    <w:rsid w:val="00AB5F9D"/>
    <w:rsid w:val="00AB6FEE"/>
    <w:rsid w:val="00AB7A2A"/>
    <w:rsid w:val="00AB7AEE"/>
    <w:rsid w:val="00AB7E6E"/>
    <w:rsid w:val="00AB7F2D"/>
    <w:rsid w:val="00AC05ED"/>
    <w:rsid w:val="00AC0CF7"/>
    <w:rsid w:val="00AC0DDA"/>
    <w:rsid w:val="00AC1052"/>
    <w:rsid w:val="00AC16D6"/>
    <w:rsid w:val="00AC18C2"/>
    <w:rsid w:val="00AC1A04"/>
    <w:rsid w:val="00AC21FC"/>
    <w:rsid w:val="00AC26CC"/>
    <w:rsid w:val="00AC3041"/>
    <w:rsid w:val="00AC4433"/>
    <w:rsid w:val="00AC4444"/>
    <w:rsid w:val="00AC51F5"/>
    <w:rsid w:val="00AC60B2"/>
    <w:rsid w:val="00AC6473"/>
    <w:rsid w:val="00AC6985"/>
    <w:rsid w:val="00AC6E46"/>
    <w:rsid w:val="00AC78D0"/>
    <w:rsid w:val="00AC7ADA"/>
    <w:rsid w:val="00AD0565"/>
    <w:rsid w:val="00AD08F6"/>
    <w:rsid w:val="00AD0BFF"/>
    <w:rsid w:val="00AD0D73"/>
    <w:rsid w:val="00AD0EBE"/>
    <w:rsid w:val="00AD128A"/>
    <w:rsid w:val="00AD1AB8"/>
    <w:rsid w:val="00AD24F5"/>
    <w:rsid w:val="00AD3045"/>
    <w:rsid w:val="00AD3ACF"/>
    <w:rsid w:val="00AD3AEE"/>
    <w:rsid w:val="00AD43C2"/>
    <w:rsid w:val="00AD46BA"/>
    <w:rsid w:val="00AD497A"/>
    <w:rsid w:val="00AD50FF"/>
    <w:rsid w:val="00AD5113"/>
    <w:rsid w:val="00AD6155"/>
    <w:rsid w:val="00AD6227"/>
    <w:rsid w:val="00AD7C58"/>
    <w:rsid w:val="00AD7CBC"/>
    <w:rsid w:val="00AD7FB3"/>
    <w:rsid w:val="00AE00D8"/>
    <w:rsid w:val="00AE02EE"/>
    <w:rsid w:val="00AE0BFF"/>
    <w:rsid w:val="00AE0EB4"/>
    <w:rsid w:val="00AE0F54"/>
    <w:rsid w:val="00AE12E4"/>
    <w:rsid w:val="00AE19CA"/>
    <w:rsid w:val="00AE2C51"/>
    <w:rsid w:val="00AE2D5D"/>
    <w:rsid w:val="00AE2DEA"/>
    <w:rsid w:val="00AE3259"/>
    <w:rsid w:val="00AE3448"/>
    <w:rsid w:val="00AE6696"/>
    <w:rsid w:val="00AE66E6"/>
    <w:rsid w:val="00AE699E"/>
    <w:rsid w:val="00AE6B13"/>
    <w:rsid w:val="00AE77A6"/>
    <w:rsid w:val="00AE7A73"/>
    <w:rsid w:val="00AE7CBD"/>
    <w:rsid w:val="00AE7D38"/>
    <w:rsid w:val="00AE7F30"/>
    <w:rsid w:val="00AF1229"/>
    <w:rsid w:val="00AF178A"/>
    <w:rsid w:val="00AF1D70"/>
    <w:rsid w:val="00AF2377"/>
    <w:rsid w:val="00AF2AA0"/>
    <w:rsid w:val="00AF3B6B"/>
    <w:rsid w:val="00AF3D72"/>
    <w:rsid w:val="00AF418B"/>
    <w:rsid w:val="00AF41BB"/>
    <w:rsid w:val="00AF4BB0"/>
    <w:rsid w:val="00AF57AF"/>
    <w:rsid w:val="00AF63F5"/>
    <w:rsid w:val="00AF65C3"/>
    <w:rsid w:val="00AF7628"/>
    <w:rsid w:val="00AF769F"/>
    <w:rsid w:val="00AF7C45"/>
    <w:rsid w:val="00B0059D"/>
    <w:rsid w:val="00B006F9"/>
    <w:rsid w:val="00B01174"/>
    <w:rsid w:val="00B01D5E"/>
    <w:rsid w:val="00B01D94"/>
    <w:rsid w:val="00B02394"/>
    <w:rsid w:val="00B02C48"/>
    <w:rsid w:val="00B03079"/>
    <w:rsid w:val="00B03177"/>
    <w:rsid w:val="00B03419"/>
    <w:rsid w:val="00B03EC9"/>
    <w:rsid w:val="00B04060"/>
    <w:rsid w:val="00B046F1"/>
    <w:rsid w:val="00B04804"/>
    <w:rsid w:val="00B04FCE"/>
    <w:rsid w:val="00B058B2"/>
    <w:rsid w:val="00B05A05"/>
    <w:rsid w:val="00B0646E"/>
    <w:rsid w:val="00B06ADE"/>
    <w:rsid w:val="00B06AF0"/>
    <w:rsid w:val="00B06F8B"/>
    <w:rsid w:val="00B07231"/>
    <w:rsid w:val="00B0732E"/>
    <w:rsid w:val="00B074A9"/>
    <w:rsid w:val="00B07691"/>
    <w:rsid w:val="00B077B2"/>
    <w:rsid w:val="00B07B80"/>
    <w:rsid w:val="00B07D2E"/>
    <w:rsid w:val="00B1017D"/>
    <w:rsid w:val="00B10DD5"/>
    <w:rsid w:val="00B11311"/>
    <w:rsid w:val="00B115C0"/>
    <w:rsid w:val="00B11BAD"/>
    <w:rsid w:val="00B1221C"/>
    <w:rsid w:val="00B12404"/>
    <w:rsid w:val="00B126FE"/>
    <w:rsid w:val="00B136F9"/>
    <w:rsid w:val="00B14213"/>
    <w:rsid w:val="00B142DE"/>
    <w:rsid w:val="00B14B9D"/>
    <w:rsid w:val="00B1575F"/>
    <w:rsid w:val="00B16832"/>
    <w:rsid w:val="00B16B6B"/>
    <w:rsid w:val="00B1717B"/>
    <w:rsid w:val="00B17B71"/>
    <w:rsid w:val="00B17F6A"/>
    <w:rsid w:val="00B2019A"/>
    <w:rsid w:val="00B21398"/>
    <w:rsid w:val="00B21735"/>
    <w:rsid w:val="00B2196A"/>
    <w:rsid w:val="00B21EDB"/>
    <w:rsid w:val="00B222B6"/>
    <w:rsid w:val="00B2292F"/>
    <w:rsid w:val="00B232D5"/>
    <w:rsid w:val="00B234D0"/>
    <w:rsid w:val="00B24531"/>
    <w:rsid w:val="00B24FF8"/>
    <w:rsid w:val="00B26630"/>
    <w:rsid w:val="00B26AA6"/>
    <w:rsid w:val="00B2741C"/>
    <w:rsid w:val="00B2796D"/>
    <w:rsid w:val="00B30204"/>
    <w:rsid w:val="00B302C6"/>
    <w:rsid w:val="00B303E4"/>
    <w:rsid w:val="00B303EB"/>
    <w:rsid w:val="00B305F3"/>
    <w:rsid w:val="00B31C00"/>
    <w:rsid w:val="00B32052"/>
    <w:rsid w:val="00B323BE"/>
    <w:rsid w:val="00B329F4"/>
    <w:rsid w:val="00B33324"/>
    <w:rsid w:val="00B33563"/>
    <w:rsid w:val="00B33914"/>
    <w:rsid w:val="00B33F1D"/>
    <w:rsid w:val="00B34100"/>
    <w:rsid w:val="00B34561"/>
    <w:rsid w:val="00B34D85"/>
    <w:rsid w:val="00B35894"/>
    <w:rsid w:val="00B35C64"/>
    <w:rsid w:val="00B362DE"/>
    <w:rsid w:val="00B36640"/>
    <w:rsid w:val="00B36675"/>
    <w:rsid w:val="00B36AF8"/>
    <w:rsid w:val="00B3704F"/>
    <w:rsid w:val="00B373D2"/>
    <w:rsid w:val="00B378BC"/>
    <w:rsid w:val="00B37F17"/>
    <w:rsid w:val="00B40152"/>
    <w:rsid w:val="00B40A57"/>
    <w:rsid w:val="00B40A6C"/>
    <w:rsid w:val="00B416C8"/>
    <w:rsid w:val="00B41A52"/>
    <w:rsid w:val="00B434AC"/>
    <w:rsid w:val="00B43E9A"/>
    <w:rsid w:val="00B44436"/>
    <w:rsid w:val="00B453E1"/>
    <w:rsid w:val="00B46906"/>
    <w:rsid w:val="00B46C54"/>
    <w:rsid w:val="00B503B8"/>
    <w:rsid w:val="00B50EA2"/>
    <w:rsid w:val="00B50EE3"/>
    <w:rsid w:val="00B51B9F"/>
    <w:rsid w:val="00B52912"/>
    <w:rsid w:val="00B52EA4"/>
    <w:rsid w:val="00B5337E"/>
    <w:rsid w:val="00B53996"/>
    <w:rsid w:val="00B539F1"/>
    <w:rsid w:val="00B53A11"/>
    <w:rsid w:val="00B53BBD"/>
    <w:rsid w:val="00B546D8"/>
    <w:rsid w:val="00B54EAF"/>
    <w:rsid w:val="00B553A3"/>
    <w:rsid w:val="00B557C7"/>
    <w:rsid w:val="00B55994"/>
    <w:rsid w:val="00B5612A"/>
    <w:rsid w:val="00B57038"/>
    <w:rsid w:val="00B5768C"/>
    <w:rsid w:val="00B57BDF"/>
    <w:rsid w:val="00B57C74"/>
    <w:rsid w:val="00B57DB6"/>
    <w:rsid w:val="00B60596"/>
    <w:rsid w:val="00B60686"/>
    <w:rsid w:val="00B609E8"/>
    <w:rsid w:val="00B609FD"/>
    <w:rsid w:val="00B60C18"/>
    <w:rsid w:val="00B60D7B"/>
    <w:rsid w:val="00B61177"/>
    <w:rsid w:val="00B616C1"/>
    <w:rsid w:val="00B61CD6"/>
    <w:rsid w:val="00B61EB6"/>
    <w:rsid w:val="00B629D0"/>
    <w:rsid w:val="00B62E0A"/>
    <w:rsid w:val="00B63441"/>
    <w:rsid w:val="00B63C61"/>
    <w:rsid w:val="00B64DDA"/>
    <w:rsid w:val="00B64FBA"/>
    <w:rsid w:val="00B65263"/>
    <w:rsid w:val="00B65C2B"/>
    <w:rsid w:val="00B66040"/>
    <w:rsid w:val="00B67043"/>
    <w:rsid w:val="00B6706D"/>
    <w:rsid w:val="00B6772F"/>
    <w:rsid w:val="00B679E1"/>
    <w:rsid w:val="00B67C51"/>
    <w:rsid w:val="00B704FE"/>
    <w:rsid w:val="00B70DD1"/>
    <w:rsid w:val="00B70E7F"/>
    <w:rsid w:val="00B70E9B"/>
    <w:rsid w:val="00B71283"/>
    <w:rsid w:val="00B71359"/>
    <w:rsid w:val="00B7142D"/>
    <w:rsid w:val="00B72A4F"/>
    <w:rsid w:val="00B72E29"/>
    <w:rsid w:val="00B730C1"/>
    <w:rsid w:val="00B7379C"/>
    <w:rsid w:val="00B737B9"/>
    <w:rsid w:val="00B73A0C"/>
    <w:rsid w:val="00B74604"/>
    <w:rsid w:val="00B74726"/>
    <w:rsid w:val="00B74FE8"/>
    <w:rsid w:val="00B75042"/>
    <w:rsid w:val="00B7536B"/>
    <w:rsid w:val="00B75996"/>
    <w:rsid w:val="00B767F4"/>
    <w:rsid w:val="00B773E0"/>
    <w:rsid w:val="00B77FC2"/>
    <w:rsid w:val="00B81034"/>
    <w:rsid w:val="00B8187F"/>
    <w:rsid w:val="00B8274E"/>
    <w:rsid w:val="00B83148"/>
    <w:rsid w:val="00B8378E"/>
    <w:rsid w:val="00B849E7"/>
    <w:rsid w:val="00B84A76"/>
    <w:rsid w:val="00B85D5A"/>
    <w:rsid w:val="00B86125"/>
    <w:rsid w:val="00B86153"/>
    <w:rsid w:val="00B86235"/>
    <w:rsid w:val="00B86535"/>
    <w:rsid w:val="00B86623"/>
    <w:rsid w:val="00B86691"/>
    <w:rsid w:val="00B86E37"/>
    <w:rsid w:val="00B87EFF"/>
    <w:rsid w:val="00B90782"/>
    <w:rsid w:val="00B9111C"/>
    <w:rsid w:val="00B925AD"/>
    <w:rsid w:val="00B93D19"/>
    <w:rsid w:val="00B943E8"/>
    <w:rsid w:val="00B94672"/>
    <w:rsid w:val="00B94B4D"/>
    <w:rsid w:val="00B95B13"/>
    <w:rsid w:val="00B967D0"/>
    <w:rsid w:val="00B970F2"/>
    <w:rsid w:val="00B9729A"/>
    <w:rsid w:val="00BA0215"/>
    <w:rsid w:val="00BA064B"/>
    <w:rsid w:val="00BA0A74"/>
    <w:rsid w:val="00BA0E2E"/>
    <w:rsid w:val="00BA1394"/>
    <w:rsid w:val="00BA13A4"/>
    <w:rsid w:val="00BA17A7"/>
    <w:rsid w:val="00BA20F9"/>
    <w:rsid w:val="00BA259A"/>
    <w:rsid w:val="00BA2B6A"/>
    <w:rsid w:val="00BA2D1C"/>
    <w:rsid w:val="00BA31F1"/>
    <w:rsid w:val="00BA32DA"/>
    <w:rsid w:val="00BA3930"/>
    <w:rsid w:val="00BA3DD6"/>
    <w:rsid w:val="00BA4462"/>
    <w:rsid w:val="00BA451F"/>
    <w:rsid w:val="00BA45B4"/>
    <w:rsid w:val="00BA483F"/>
    <w:rsid w:val="00BA5130"/>
    <w:rsid w:val="00BA53D9"/>
    <w:rsid w:val="00BA57F9"/>
    <w:rsid w:val="00BA6204"/>
    <w:rsid w:val="00BA64D0"/>
    <w:rsid w:val="00BA76D3"/>
    <w:rsid w:val="00BA76ED"/>
    <w:rsid w:val="00BA78E8"/>
    <w:rsid w:val="00BB033A"/>
    <w:rsid w:val="00BB1049"/>
    <w:rsid w:val="00BB12AC"/>
    <w:rsid w:val="00BB1522"/>
    <w:rsid w:val="00BB1A0D"/>
    <w:rsid w:val="00BB2554"/>
    <w:rsid w:val="00BB2E1E"/>
    <w:rsid w:val="00BB3477"/>
    <w:rsid w:val="00BB3762"/>
    <w:rsid w:val="00BB3954"/>
    <w:rsid w:val="00BB455E"/>
    <w:rsid w:val="00BB4D9D"/>
    <w:rsid w:val="00BB4F79"/>
    <w:rsid w:val="00BB6129"/>
    <w:rsid w:val="00BB67B6"/>
    <w:rsid w:val="00BB69DB"/>
    <w:rsid w:val="00BB6D67"/>
    <w:rsid w:val="00BB7175"/>
    <w:rsid w:val="00BB71CF"/>
    <w:rsid w:val="00BB7742"/>
    <w:rsid w:val="00BC0769"/>
    <w:rsid w:val="00BC0BD1"/>
    <w:rsid w:val="00BC0F3E"/>
    <w:rsid w:val="00BC10AC"/>
    <w:rsid w:val="00BC18C9"/>
    <w:rsid w:val="00BC206F"/>
    <w:rsid w:val="00BC277A"/>
    <w:rsid w:val="00BC31B3"/>
    <w:rsid w:val="00BC3452"/>
    <w:rsid w:val="00BC3474"/>
    <w:rsid w:val="00BC37EF"/>
    <w:rsid w:val="00BC3D4D"/>
    <w:rsid w:val="00BC5ECC"/>
    <w:rsid w:val="00BC631E"/>
    <w:rsid w:val="00BC7566"/>
    <w:rsid w:val="00BC7EBF"/>
    <w:rsid w:val="00BD06C7"/>
    <w:rsid w:val="00BD09A9"/>
    <w:rsid w:val="00BD0DB3"/>
    <w:rsid w:val="00BD131A"/>
    <w:rsid w:val="00BD1423"/>
    <w:rsid w:val="00BD1CD3"/>
    <w:rsid w:val="00BD2B2B"/>
    <w:rsid w:val="00BD3078"/>
    <w:rsid w:val="00BD3C5F"/>
    <w:rsid w:val="00BD3E01"/>
    <w:rsid w:val="00BD41C7"/>
    <w:rsid w:val="00BD41F2"/>
    <w:rsid w:val="00BD52BA"/>
    <w:rsid w:val="00BD5338"/>
    <w:rsid w:val="00BD54ED"/>
    <w:rsid w:val="00BD6289"/>
    <w:rsid w:val="00BD6EBE"/>
    <w:rsid w:val="00BD7396"/>
    <w:rsid w:val="00BD78B2"/>
    <w:rsid w:val="00BD7AE2"/>
    <w:rsid w:val="00BE0D48"/>
    <w:rsid w:val="00BE0F67"/>
    <w:rsid w:val="00BE1BCD"/>
    <w:rsid w:val="00BE279F"/>
    <w:rsid w:val="00BE27C7"/>
    <w:rsid w:val="00BE3520"/>
    <w:rsid w:val="00BE370B"/>
    <w:rsid w:val="00BE38D8"/>
    <w:rsid w:val="00BE3F6C"/>
    <w:rsid w:val="00BE41E5"/>
    <w:rsid w:val="00BE5469"/>
    <w:rsid w:val="00BE59CB"/>
    <w:rsid w:val="00BE5CD1"/>
    <w:rsid w:val="00BE5FA2"/>
    <w:rsid w:val="00BE622C"/>
    <w:rsid w:val="00BE6BF3"/>
    <w:rsid w:val="00BE7E17"/>
    <w:rsid w:val="00BF07FE"/>
    <w:rsid w:val="00BF0897"/>
    <w:rsid w:val="00BF0BF2"/>
    <w:rsid w:val="00BF1425"/>
    <w:rsid w:val="00BF16DF"/>
    <w:rsid w:val="00BF1703"/>
    <w:rsid w:val="00BF19F1"/>
    <w:rsid w:val="00BF1AC1"/>
    <w:rsid w:val="00BF1BE0"/>
    <w:rsid w:val="00BF1DDF"/>
    <w:rsid w:val="00BF277D"/>
    <w:rsid w:val="00BF2D26"/>
    <w:rsid w:val="00BF34EC"/>
    <w:rsid w:val="00BF3565"/>
    <w:rsid w:val="00BF3D47"/>
    <w:rsid w:val="00BF52BA"/>
    <w:rsid w:val="00BF5700"/>
    <w:rsid w:val="00BF58F4"/>
    <w:rsid w:val="00BF6042"/>
    <w:rsid w:val="00BF60AC"/>
    <w:rsid w:val="00BF6B0D"/>
    <w:rsid w:val="00C0019A"/>
    <w:rsid w:val="00C00987"/>
    <w:rsid w:val="00C01C95"/>
    <w:rsid w:val="00C02682"/>
    <w:rsid w:val="00C02721"/>
    <w:rsid w:val="00C027F9"/>
    <w:rsid w:val="00C02869"/>
    <w:rsid w:val="00C02958"/>
    <w:rsid w:val="00C02D19"/>
    <w:rsid w:val="00C02D38"/>
    <w:rsid w:val="00C03EB5"/>
    <w:rsid w:val="00C0447D"/>
    <w:rsid w:val="00C04719"/>
    <w:rsid w:val="00C04AB4"/>
    <w:rsid w:val="00C05747"/>
    <w:rsid w:val="00C05DC6"/>
    <w:rsid w:val="00C061D3"/>
    <w:rsid w:val="00C066B2"/>
    <w:rsid w:val="00C06B78"/>
    <w:rsid w:val="00C07605"/>
    <w:rsid w:val="00C07685"/>
    <w:rsid w:val="00C07924"/>
    <w:rsid w:val="00C109B2"/>
    <w:rsid w:val="00C10F17"/>
    <w:rsid w:val="00C1182B"/>
    <w:rsid w:val="00C11928"/>
    <w:rsid w:val="00C121DD"/>
    <w:rsid w:val="00C121EB"/>
    <w:rsid w:val="00C122FA"/>
    <w:rsid w:val="00C124C2"/>
    <w:rsid w:val="00C12B54"/>
    <w:rsid w:val="00C13297"/>
    <w:rsid w:val="00C13822"/>
    <w:rsid w:val="00C1406D"/>
    <w:rsid w:val="00C14B2D"/>
    <w:rsid w:val="00C1520E"/>
    <w:rsid w:val="00C1561B"/>
    <w:rsid w:val="00C16C91"/>
    <w:rsid w:val="00C1731C"/>
    <w:rsid w:val="00C17668"/>
    <w:rsid w:val="00C17926"/>
    <w:rsid w:val="00C2064D"/>
    <w:rsid w:val="00C20BF0"/>
    <w:rsid w:val="00C20D00"/>
    <w:rsid w:val="00C212B9"/>
    <w:rsid w:val="00C2175A"/>
    <w:rsid w:val="00C22357"/>
    <w:rsid w:val="00C22686"/>
    <w:rsid w:val="00C22D2E"/>
    <w:rsid w:val="00C22D3F"/>
    <w:rsid w:val="00C22FB5"/>
    <w:rsid w:val="00C2319F"/>
    <w:rsid w:val="00C232B4"/>
    <w:rsid w:val="00C2344B"/>
    <w:rsid w:val="00C234EF"/>
    <w:rsid w:val="00C23562"/>
    <w:rsid w:val="00C235A1"/>
    <w:rsid w:val="00C2365B"/>
    <w:rsid w:val="00C23B6D"/>
    <w:rsid w:val="00C23F11"/>
    <w:rsid w:val="00C23F6A"/>
    <w:rsid w:val="00C240D9"/>
    <w:rsid w:val="00C2479F"/>
    <w:rsid w:val="00C26970"/>
    <w:rsid w:val="00C2708D"/>
    <w:rsid w:val="00C27232"/>
    <w:rsid w:val="00C279FC"/>
    <w:rsid w:val="00C27D2F"/>
    <w:rsid w:val="00C3070D"/>
    <w:rsid w:val="00C31537"/>
    <w:rsid w:val="00C31784"/>
    <w:rsid w:val="00C318AA"/>
    <w:rsid w:val="00C3324D"/>
    <w:rsid w:val="00C336E2"/>
    <w:rsid w:val="00C3392D"/>
    <w:rsid w:val="00C33E76"/>
    <w:rsid w:val="00C34EFC"/>
    <w:rsid w:val="00C3556E"/>
    <w:rsid w:val="00C356F1"/>
    <w:rsid w:val="00C3636E"/>
    <w:rsid w:val="00C364BC"/>
    <w:rsid w:val="00C36980"/>
    <w:rsid w:val="00C40955"/>
    <w:rsid w:val="00C40D87"/>
    <w:rsid w:val="00C40DF0"/>
    <w:rsid w:val="00C41F15"/>
    <w:rsid w:val="00C41F7A"/>
    <w:rsid w:val="00C426E4"/>
    <w:rsid w:val="00C427EF"/>
    <w:rsid w:val="00C42E74"/>
    <w:rsid w:val="00C4323C"/>
    <w:rsid w:val="00C4394C"/>
    <w:rsid w:val="00C44148"/>
    <w:rsid w:val="00C444AF"/>
    <w:rsid w:val="00C44794"/>
    <w:rsid w:val="00C44D9E"/>
    <w:rsid w:val="00C45070"/>
    <w:rsid w:val="00C452AC"/>
    <w:rsid w:val="00C45433"/>
    <w:rsid w:val="00C454F4"/>
    <w:rsid w:val="00C456C6"/>
    <w:rsid w:val="00C45730"/>
    <w:rsid w:val="00C4588A"/>
    <w:rsid w:val="00C4596F"/>
    <w:rsid w:val="00C45B84"/>
    <w:rsid w:val="00C462E7"/>
    <w:rsid w:val="00C4687B"/>
    <w:rsid w:val="00C46A7D"/>
    <w:rsid w:val="00C4737E"/>
    <w:rsid w:val="00C473AD"/>
    <w:rsid w:val="00C474C3"/>
    <w:rsid w:val="00C47504"/>
    <w:rsid w:val="00C477F9"/>
    <w:rsid w:val="00C508E4"/>
    <w:rsid w:val="00C50919"/>
    <w:rsid w:val="00C5144F"/>
    <w:rsid w:val="00C52DC6"/>
    <w:rsid w:val="00C53333"/>
    <w:rsid w:val="00C5368B"/>
    <w:rsid w:val="00C539D5"/>
    <w:rsid w:val="00C53B83"/>
    <w:rsid w:val="00C54C03"/>
    <w:rsid w:val="00C54F50"/>
    <w:rsid w:val="00C553BC"/>
    <w:rsid w:val="00C558E8"/>
    <w:rsid w:val="00C568BB"/>
    <w:rsid w:val="00C56905"/>
    <w:rsid w:val="00C56A61"/>
    <w:rsid w:val="00C56E49"/>
    <w:rsid w:val="00C570DA"/>
    <w:rsid w:val="00C57154"/>
    <w:rsid w:val="00C57A3E"/>
    <w:rsid w:val="00C57E75"/>
    <w:rsid w:val="00C60202"/>
    <w:rsid w:val="00C60537"/>
    <w:rsid w:val="00C6072B"/>
    <w:rsid w:val="00C60CC2"/>
    <w:rsid w:val="00C60E1A"/>
    <w:rsid w:val="00C611D3"/>
    <w:rsid w:val="00C614A7"/>
    <w:rsid w:val="00C614F9"/>
    <w:rsid w:val="00C61719"/>
    <w:rsid w:val="00C61DF8"/>
    <w:rsid w:val="00C620DF"/>
    <w:rsid w:val="00C6223B"/>
    <w:rsid w:val="00C62DBB"/>
    <w:rsid w:val="00C62F1A"/>
    <w:rsid w:val="00C6302E"/>
    <w:rsid w:val="00C630D4"/>
    <w:rsid w:val="00C635BB"/>
    <w:rsid w:val="00C64492"/>
    <w:rsid w:val="00C64F8D"/>
    <w:rsid w:val="00C65193"/>
    <w:rsid w:val="00C655EF"/>
    <w:rsid w:val="00C65707"/>
    <w:rsid w:val="00C6639E"/>
    <w:rsid w:val="00C66B4D"/>
    <w:rsid w:val="00C67572"/>
    <w:rsid w:val="00C675EA"/>
    <w:rsid w:val="00C677DD"/>
    <w:rsid w:val="00C678F7"/>
    <w:rsid w:val="00C7025F"/>
    <w:rsid w:val="00C7051F"/>
    <w:rsid w:val="00C7113D"/>
    <w:rsid w:val="00C719AF"/>
    <w:rsid w:val="00C71D1A"/>
    <w:rsid w:val="00C71D1F"/>
    <w:rsid w:val="00C725D7"/>
    <w:rsid w:val="00C72897"/>
    <w:rsid w:val="00C72C55"/>
    <w:rsid w:val="00C72CBB"/>
    <w:rsid w:val="00C72DEA"/>
    <w:rsid w:val="00C733DA"/>
    <w:rsid w:val="00C736D4"/>
    <w:rsid w:val="00C7387E"/>
    <w:rsid w:val="00C73F89"/>
    <w:rsid w:val="00C745CA"/>
    <w:rsid w:val="00C7479F"/>
    <w:rsid w:val="00C74CC4"/>
    <w:rsid w:val="00C74FD2"/>
    <w:rsid w:val="00C76631"/>
    <w:rsid w:val="00C770C0"/>
    <w:rsid w:val="00C771D2"/>
    <w:rsid w:val="00C772B4"/>
    <w:rsid w:val="00C777BF"/>
    <w:rsid w:val="00C8001F"/>
    <w:rsid w:val="00C82472"/>
    <w:rsid w:val="00C82561"/>
    <w:rsid w:val="00C82798"/>
    <w:rsid w:val="00C836C1"/>
    <w:rsid w:val="00C8378F"/>
    <w:rsid w:val="00C844F1"/>
    <w:rsid w:val="00C845FD"/>
    <w:rsid w:val="00C84C9E"/>
    <w:rsid w:val="00C84EDE"/>
    <w:rsid w:val="00C85029"/>
    <w:rsid w:val="00C858E1"/>
    <w:rsid w:val="00C85F4E"/>
    <w:rsid w:val="00C85F80"/>
    <w:rsid w:val="00C86109"/>
    <w:rsid w:val="00C86806"/>
    <w:rsid w:val="00C86BFB"/>
    <w:rsid w:val="00C86FDF"/>
    <w:rsid w:val="00C872EF"/>
    <w:rsid w:val="00C87A81"/>
    <w:rsid w:val="00C904A0"/>
    <w:rsid w:val="00C90B65"/>
    <w:rsid w:val="00C90DC1"/>
    <w:rsid w:val="00C90F2F"/>
    <w:rsid w:val="00C9224A"/>
    <w:rsid w:val="00C92433"/>
    <w:rsid w:val="00C92BEF"/>
    <w:rsid w:val="00C937B8"/>
    <w:rsid w:val="00C93B46"/>
    <w:rsid w:val="00C93CE5"/>
    <w:rsid w:val="00C95545"/>
    <w:rsid w:val="00C9592A"/>
    <w:rsid w:val="00C95B7E"/>
    <w:rsid w:val="00C9678E"/>
    <w:rsid w:val="00C97653"/>
    <w:rsid w:val="00C97916"/>
    <w:rsid w:val="00CA0264"/>
    <w:rsid w:val="00CA0C21"/>
    <w:rsid w:val="00CA0D07"/>
    <w:rsid w:val="00CA14E5"/>
    <w:rsid w:val="00CA17FC"/>
    <w:rsid w:val="00CA1ACF"/>
    <w:rsid w:val="00CA1E09"/>
    <w:rsid w:val="00CA2147"/>
    <w:rsid w:val="00CA2762"/>
    <w:rsid w:val="00CA2D31"/>
    <w:rsid w:val="00CA35D8"/>
    <w:rsid w:val="00CA3F79"/>
    <w:rsid w:val="00CA44D5"/>
    <w:rsid w:val="00CA54D6"/>
    <w:rsid w:val="00CA59B2"/>
    <w:rsid w:val="00CA5BA7"/>
    <w:rsid w:val="00CA6446"/>
    <w:rsid w:val="00CA70A1"/>
    <w:rsid w:val="00CA7638"/>
    <w:rsid w:val="00CB001C"/>
    <w:rsid w:val="00CB002D"/>
    <w:rsid w:val="00CB0574"/>
    <w:rsid w:val="00CB0639"/>
    <w:rsid w:val="00CB0E97"/>
    <w:rsid w:val="00CB1215"/>
    <w:rsid w:val="00CB16AC"/>
    <w:rsid w:val="00CB16EB"/>
    <w:rsid w:val="00CB178A"/>
    <w:rsid w:val="00CB1A2D"/>
    <w:rsid w:val="00CB1D09"/>
    <w:rsid w:val="00CB1ED4"/>
    <w:rsid w:val="00CB24C1"/>
    <w:rsid w:val="00CB2E5C"/>
    <w:rsid w:val="00CB38AE"/>
    <w:rsid w:val="00CB3FCD"/>
    <w:rsid w:val="00CB4C0F"/>
    <w:rsid w:val="00CB4E34"/>
    <w:rsid w:val="00CB4FEE"/>
    <w:rsid w:val="00CB5690"/>
    <w:rsid w:val="00CB5A43"/>
    <w:rsid w:val="00CB61E2"/>
    <w:rsid w:val="00CB652B"/>
    <w:rsid w:val="00CB7011"/>
    <w:rsid w:val="00CB76B0"/>
    <w:rsid w:val="00CC054E"/>
    <w:rsid w:val="00CC0B3E"/>
    <w:rsid w:val="00CC104B"/>
    <w:rsid w:val="00CC133A"/>
    <w:rsid w:val="00CC1526"/>
    <w:rsid w:val="00CC190A"/>
    <w:rsid w:val="00CC2674"/>
    <w:rsid w:val="00CC2967"/>
    <w:rsid w:val="00CC396D"/>
    <w:rsid w:val="00CC3C79"/>
    <w:rsid w:val="00CC4D2A"/>
    <w:rsid w:val="00CC5522"/>
    <w:rsid w:val="00CC580B"/>
    <w:rsid w:val="00CC5DBF"/>
    <w:rsid w:val="00CC6219"/>
    <w:rsid w:val="00CC6495"/>
    <w:rsid w:val="00CC6A18"/>
    <w:rsid w:val="00CC6C27"/>
    <w:rsid w:val="00CC75FF"/>
    <w:rsid w:val="00CC779B"/>
    <w:rsid w:val="00CC7AD5"/>
    <w:rsid w:val="00CD00A1"/>
    <w:rsid w:val="00CD0D5F"/>
    <w:rsid w:val="00CD0E75"/>
    <w:rsid w:val="00CD1676"/>
    <w:rsid w:val="00CD1F96"/>
    <w:rsid w:val="00CD202E"/>
    <w:rsid w:val="00CD28E4"/>
    <w:rsid w:val="00CD2A99"/>
    <w:rsid w:val="00CD30A1"/>
    <w:rsid w:val="00CD3472"/>
    <w:rsid w:val="00CD34B6"/>
    <w:rsid w:val="00CD354F"/>
    <w:rsid w:val="00CD43FE"/>
    <w:rsid w:val="00CD4623"/>
    <w:rsid w:val="00CD4C83"/>
    <w:rsid w:val="00CD4EA0"/>
    <w:rsid w:val="00CD5029"/>
    <w:rsid w:val="00CD55E7"/>
    <w:rsid w:val="00CD5630"/>
    <w:rsid w:val="00CD5A7B"/>
    <w:rsid w:val="00CD5C47"/>
    <w:rsid w:val="00CD5FA0"/>
    <w:rsid w:val="00CD63B9"/>
    <w:rsid w:val="00CD6662"/>
    <w:rsid w:val="00CD670D"/>
    <w:rsid w:val="00CD71DC"/>
    <w:rsid w:val="00CD73AE"/>
    <w:rsid w:val="00CD759B"/>
    <w:rsid w:val="00CD7E71"/>
    <w:rsid w:val="00CD7E7C"/>
    <w:rsid w:val="00CE0665"/>
    <w:rsid w:val="00CE0BC5"/>
    <w:rsid w:val="00CE113B"/>
    <w:rsid w:val="00CE14B8"/>
    <w:rsid w:val="00CE18FB"/>
    <w:rsid w:val="00CE1A93"/>
    <w:rsid w:val="00CE1AE1"/>
    <w:rsid w:val="00CE2FD6"/>
    <w:rsid w:val="00CE3052"/>
    <w:rsid w:val="00CE34FB"/>
    <w:rsid w:val="00CE3D37"/>
    <w:rsid w:val="00CE3D55"/>
    <w:rsid w:val="00CE48BD"/>
    <w:rsid w:val="00CE49B1"/>
    <w:rsid w:val="00CE530B"/>
    <w:rsid w:val="00CE5588"/>
    <w:rsid w:val="00CE58E2"/>
    <w:rsid w:val="00CE5AD6"/>
    <w:rsid w:val="00CE5B0C"/>
    <w:rsid w:val="00CE5B0E"/>
    <w:rsid w:val="00CE6244"/>
    <w:rsid w:val="00CE6D0E"/>
    <w:rsid w:val="00CE6DCA"/>
    <w:rsid w:val="00CE77FC"/>
    <w:rsid w:val="00CE7C16"/>
    <w:rsid w:val="00CF00DF"/>
    <w:rsid w:val="00CF1CA8"/>
    <w:rsid w:val="00CF1CB8"/>
    <w:rsid w:val="00CF2C76"/>
    <w:rsid w:val="00CF38DE"/>
    <w:rsid w:val="00CF3C84"/>
    <w:rsid w:val="00CF4056"/>
    <w:rsid w:val="00CF4121"/>
    <w:rsid w:val="00CF412C"/>
    <w:rsid w:val="00CF5587"/>
    <w:rsid w:val="00CF55E2"/>
    <w:rsid w:val="00CF5EB4"/>
    <w:rsid w:val="00CF5EF9"/>
    <w:rsid w:val="00CF66D0"/>
    <w:rsid w:val="00CF67D8"/>
    <w:rsid w:val="00CF6959"/>
    <w:rsid w:val="00CF71EC"/>
    <w:rsid w:val="00CF7989"/>
    <w:rsid w:val="00CF7B19"/>
    <w:rsid w:val="00CF7C51"/>
    <w:rsid w:val="00D0031A"/>
    <w:rsid w:val="00D005FA"/>
    <w:rsid w:val="00D0136F"/>
    <w:rsid w:val="00D0180B"/>
    <w:rsid w:val="00D01E8D"/>
    <w:rsid w:val="00D01E9A"/>
    <w:rsid w:val="00D029ED"/>
    <w:rsid w:val="00D02F72"/>
    <w:rsid w:val="00D0317A"/>
    <w:rsid w:val="00D047F2"/>
    <w:rsid w:val="00D04F07"/>
    <w:rsid w:val="00D05A05"/>
    <w:rsid w:val="00D05D47"/>
    <w:rsid w:val="00D0637E"/>
    <w:rsid w:val="00D065C7"/>
    <w:rsid w:val="00D069E4"/>
    <w:rsid w:val="00D070A3"/>
    <w:rsid w:val="00D07606"/>
    <w:rsid w:val="00D07891"/>
    <w:rsid w:val="00D07DE3"/>
    <w:rsid w:val="00D104F8"/>
    <w:rsid w:val="00D108E2"/>
    <w:rsid w:val="00D10D6D"/>
    <w:rsid w:val="00D10DE0"/>
    <w:rsid w:val="00D114C6"/>
    <w:rsid w:val="00D12EAF"/>
    <w:rsid w:val="00D1384D"/>
    <w:rsid w:val="00D14271"/>
    <w:rsid w:val="00D144C9"/>
    <w:rsid w:val="00D14973"/>
    <w:rsid w:val="00D152E4"/>
    <w:rsid w:val="00D15D63"/>
    <w:rsid w:val="00D15FEA"/>
    <w:rsid w:val="00D165FC"/>
    <w:rsid w:val="00D16C74"/>
    <w:rsid w:val="00D175AD"/>
    <w:rsid w:val="00D178DC"/>
    <w:rsid w:val="00D208E8"/>
    <w:rsid w:val="00D210AB"/>
    <w:rsid w:val="00D212ED"/>
    <w:rsid w:val="00D21869"/>
    <w:rsid w:val="00D21DAA"/>
    <w:rsid w:val="00D21F63"/>
    <w:rsid w:val="00D229F7"/>
    <w:rsid w:val="00D22B05"/>
    <w:rsid w:val="00D22EB4"/>
    <w:rsid w:val="00D2326D"/>
    <w:rsid w:val="00D236CB"/>
    <w:rsid w:val="00D241E9"/>
    <w:rsid w:val="00D2438D"/>
    <w:rsid w:val="00D244C2"/>
    <w:rsid w:val="00D24645"/>
    <w:rsid w:val="00D24B96"/>
    <w:rsid w:val="00D24D47"/>
    <w:rsid w:val="00D250C0"/>
    <w:rsid w:val="00D2524A"/>
    <w:rsid w:val="00D2544F"/>
    <w:rsid w:val="00D256DC"/>
    <w:rsid w:val="00D25715"/>
    <w:rsid w:val="00D257EB"/>
    <w:rsid w:val="00D269BC"/>
    <w:rsid w:val="00D27047"/>
    <w:rsid w:val="00D27223"/>
    <w:rsid w:val="00D2788F"/>
    <w:rsid w:val="00D3008B"/>
    <w:rsid w:val="00D30167"/>
    <w:rsid w:val="00D30CE0"/>
    <w:rsid w:val="00D31845"/>
    <w:rsid w:val="00D31C1A"/>
    <w:rsid w:val="00D31D08"/>
    <w:rsid w:val="00D320D4"/>
    <w:rsid w:val="00D3221D"/>
    <w:rsid w:val="00D32352"/>
    <w:rsid w:val="00D3241B"/>
    <w:rsid w:val="00D32E74"/>
    <w:rsid w:val="00D3379F"/>
    <w:rsid w:val="00D33975"/>
    <w:rsid w:val="00D33C06"/>
    <w:rsid w:val="00D33F62"/>
    <w:rsid w:val="00D33FC4"/>
    <w:rsid w:val="00D3417E"/>
    <w:rsid w:val="00D34799"/>
    <w:rsid w:val="00D35FA8"/>
    <w:rsid w:val="00D35FC7"/>
    <w:rsid w:val="00D365CE"/>
    <w:rsid w:val="00D36B7C"/>
    <w:rsid w:val="00D3747C"/>
    <w:rsid w:val="00D376EE"/>
    <w:rsid w:val="00D3771E"/>
    <w:rsid w:val="00D3799E"/>
    <w:rsid w:val="00D37A67"/>
    <w:rsid w:val="00D40104"/>
    <w:rsid w:val="00D40DDC"/>
    <w:rsid w:val="00D4156B"/>
    <w:rsid w:val="00D4172D"/>
    <w:rsid w:val="00D41AFF"/>
    <w:rsid w:val="00D41F33"/>
    <w:rsid w:val="00D42402"/>
    <w:rsid w:val="00D42B1F"/>
    <w:rsid w:val="00D42EFE"/>
    <w:rsid w:val="00D43589"/>
    <w:rsid w:val="00D43BFC"/>
    <w:rsid w:val="00D43E51"/>
    <w:rsid w:val="00D43F16"/>
    <w:rsid w:val="00D441A6"/>
    <w:rsid w:val="00D44333"/>
    <w:rsid w:val="00D443A5"/>
    <w:rsid w:val="00D444BE"/>
    <w:rsid w:val="00D44801"/>
    <w:rsid w:val="00D44ABE"/>
    <w:rsid w:val="00D45526"/>
    <w:rsid w:val="00D461AF"/>
    <w:rsid w:val="00D505ED"/>
    <w:rsid w:val="00D508AC"/>
    <w:rsid w:val="00D50FED"/>
    <w:rsid w:val="00D516BE"/>
    <w:rsid w:val="00D51DBF"/>
    <w:rsid w:val="00D524AE"/>
    <w:rsid w:val="00D524D1"/>
    <w:rsid w:val="00D52C89"/>
    <w:rsid w:val="00D52F5E"/>
    <w:rsid w:val="00D5414B"/>
    <w:rsid w:val="00D5459D"/>
    <w:rsid w:val="00D55088"/>
    <w:rsid w:val="00D554C2"/>
    <w:rsid w:val="00D55548"/>
    <w:rsid w:val="00D5574A"/>
    <w:rsid w:val="00D56627"/>
    <w:rsid w:val="00D567ED"/>
    <w:rsid w:val="00D57186"/>
    <w:rsid w:val="00D57E63"/>
    <w:rsid w:val="00D60AB1"/>
    <w:rsid w:val="00D60EE9"/>
    <w:rsid w:val="00D61A63"/>
    <w:rsid w:val="00D61C3A"/>
    <w:rsid w:val="00D61C69"/>
    <w:rsid w:val="00D62FA5"/>
    <w:rsid w:val="00D63C6B"/>
    <w:rsid w:val="00D63D7B"/>
    <w:rsid w:val="00D63E03"/>
    <w:rsid w:val="00D63E65"/>
    <w:rsid w:val="00D64491"/>
    <w:rsid w:val="00D64EDD"/>
    <w:rsid w:val="00D6534F"/>
    <w:rsid w:val="00D65414"/>
    <w:rsid w:val="00D6553B"/>
    <w:rsid w:val="00D6594B"/>
    <w:rsid w:val="00D665D1"/>
    <w:rsid w:val="00D66CC6"/>
    <w:rsid w:val="00D66D7F"/>
    <w:rsid w:val="00D67044"/>
    <w:rsid w:val="00D67659"/>
    <w:rsid w:val="00D7029E"/>
    <w:rsid w:val="00D702E6"/>
    <w:rsid w:val="00D7040F"/>
    <w:rsid w:val="00D704BB"/>
    <w:rsid w:val="00D708DA"/>
    <w:rsid w:val="00D72608"/>
    <w:rsid w:val="00D72BC2"/>
    <w:rsid w:val="00D72C83"/>
    <w:rsid w:val="00D7374F"/>
    <w:rsid w:val="00D73C9E"/>
    <w:rsid w:val="00D73D27"/>
    <w:rsid w:val="00D73FEB"/>
    <w:rsid w:val="00D745CE"/>
    <w:rsid w:val="00D74C78"/>
    <w:rsid w:val="00D75139"/>
    <w:rsid w:val="00D755D8"/>
    <w:rsid w:val="00D7608F"/>
    <w:rsid w:val="00D77BB5"/>
    <w:rsid w:val="00D803DD"/>
    <w:rsid w:val="00D80601"/>
    <w:rsid w:val="00D81112"/>
    <w:rsid w:val="00D81847"/>
    <w:rsid w:val="00D819A2"/>
    <w:rsid w:val="00D81AAA"/>
    <w:rsid w:val="00D8390E"/>
    <w:rsid w:val="00D83A8F"/>
    <w:rsid w:val="00D83ACF"/>
    <w:rsid w:val="00D83BA5"/>
    <w:rsid w:val="00D83D59"/>
    <w:rsid w:val="00D83DD2"/>
    <w:rsid w:val="00D84430"/>
    <w:rsid w:val="00D84520"/>
    <w:rsid w:val="00D84C5B"/>
    <w:rsid w:val="00D85147"/>
    <w:rsid w:val="00D85584"/>
    <w:rsid w:val="00D85AB6"/>
    <w:rsid w:val="00D860A8"/>
    <w:rsid w:val="00D867B2"/>
    <w:rsid w:val="00D871B3"/>
    <w:rsid w:val="00D87614"/>
    <w:rsid w:val="00D90724"/>
    <w:rsid w:val="00D90AFA"/>
    <w:rsid w:val="00D91128"/>
    <w:rsid w:val="00D918AB"/>
    <w:rsid w:val="00D91C42"/>
    <w:rsid w:val="00D91F3B"/>
    <w:rsid w:val="00D9304D"/>
    <w:rsid w:val="00D9317D"/>
    <w:rsid w:val="00D93237"/>
    <w:rsid w:val="00D93A95"/>
    <w:rsid w:val="00D93DE6"/>
    <w:rsid w:val="00D9479D"/>
    <w:rsid w:val="00D94A86"/>
    <w:rsid w:val="00D94FFF"/>
    <w:rsid w:val="00D955AB"/>
    <w:rsid w:val="00D95DAC"/>
    <w:rsid w:val="00D963E1"/>
    <w:rsid w:val="00D96BF1"/>
    <w:rsid w:val="00D96F8A"/>
    <w:rsid w:val="00D96FCF"/>
    <w:rsid w:val="00D973B3"/>
    <w:rsid w:val="00DA0B35"/>
    <w:rsid w:val="00DA11DE"/>
    <w:rsid w:val="00DA1360"/>
    <w:rsid w:val="00DA13EA"/>
    <w:rsid w:val="00DA15AC"/>
    <w:rsid w:val="00DA1941"/>
    <w:rsid w:val="00DA1A28"/>
    <w:rsid w:val="00DA227B"/>
    <w:rsid w:val="00DA2435"/>
    <w:rsid w:val="00DA2E5E"/>
    <w:rsid w:val="00DA2F53"/>
    <w:rsid w:val="00DA4085"/>
    <w:rsid w:val="00DA440A"/>
    <w:rsid w:val="00DA4463"/>
    <w:rsid w:val="00DA4770"/>
    <w:rsid w:val="00DA4A48"/>
    <w:rsid w:val="00DA4B56"/>
    <w:rsid w:val="00DA52CB"/>
    <w:rsid w:val="00DA557A"/>
    <w:rsid w:val="00DA57C0"/>
    <w:rsid w:val="00DA5A9B"/>
    <w:rsid w:val="00DA5CD3"/>
    <w:rsid w:val="00DA64BA"/>
    <w:rsid w:val="00DA7259"/>
    <w:rsid w:val="00DA732E"/>
    <w:rsid w:val="00DA7811"/>
    <w:rsid w:val="00DA7EE9"/>
    <w:rsid w:val="00DB006F"/>
    <w:rsid w:val="00DB146C"/>
    <w:rsid w:val="00DB1729"/>
    <w:rsid w:val="00DB2D7A"/>
    <w:rsid w:val="00DB3240"/>
    <w:rsid w:val="00DB34A2"/>
    <w:rsid w:val="00DB362E"/>
    <w:rsid w:val="00DB3A98"/>
    <w:rsid w:val="00DB3AA0"/>
    <w:rsid w:val="00DB484A"/>
    <w:rsid w:val="00DB4BC5"/>
    <w:rsid w:val="00DB4EE0"/>
    <w:rsid w:val="00DB630F"/>
    <w:rsid w:val="00DB68B6"/>
    <w:rsid w:val="00DB770B"/>
    <w:rsid w:val="00DB7A5E"/>
    <w:rsid w:val="00DC063E"/>
    <w:rsid w:val="00DC1547"/>
    <w:rsid w:val="00DC159A"/>
    <w:rsid w:val="00DC1A1F"/>
    <w:rsid w:val="00DC1D94"/>
    <w:rsid w:val="00DC1EFC"/>
    <w:rsid w:val="00DC29BF"/>
    <w:rsid w:val="00DC2AD2"/>
    <w:rsid w:val="00DC351C"/>
    <w:rsid w:val="00DC43C9"/>
    <w:rsid w:val="00DC4689"/>
    <w:rsid w:val="00DC4CE2"/>
    <w:rsid w:val="00DC529C"/>
    <w:rsid w:val="00DC5372"/>
    <w:rsid w:val="00DC5C16"/>
    <w:rsid w:val="00DC5EB6"/>
    <w:rsid w:val="00DC621E"/>
    <w:rsid w:val="00DC6E99"/>
    <w:rsid w:val="00DC6FBC"/>
    <w:rsid w:val="00DC7E5A"/>
    <w:rsid w:val="00DC7F7C"/>
    <w:rsid w:val="00DD0750"/>
    <w:rsid w:val="00DD0D19"/>
    <w:rsid w:val="00DD1925"/>
    <w:rsid w:val="00DD1F96"/>
    <w:rsid w:val="00DD2679"/>
    <w:rsid w:val="00DD285E"/>
    <w:rsid w:val="00DD34D7"/>
    <w:rsid w:val="00DD37AA"/>
    <w:rsid w:val="00DD3AD4"/>
    <w:rsid w:val="00DD4170"/>
    <w:rsid w:val="00DD441E"/>
    <w:rsid w:val="00DD4EB4"/>
    <w:rsid w:val="00DD4FD9"/>
    <w:rsid w:val="00DD6175"/>
    <w:rsid w:val="00DD652E"/>
    <w:rsid w:val="00DD6DAD"/>
    <w:rsid w:val="00DD710C"/>
    <w:rsid w:val="00DD7487"/>
    <w:rsid w:val="00DD7769"/>
    <w:rsid w:val="00DE01EE"/>
    <w:rsid w:val="00DE0681"/>
    <w:rsid w:val="00DE0C55"/>
    <w:rsid w:val="00DE111D"/>
    <w:rsid w:val="00DE1AAC"/>
    <w:rsid w:val="00DE1B2C"/>
    <w:rsid w:val="00DE1DA5"/>
    <w:rsid w:val="00DE1DB6"/>
    <w:rsid w:val="00DE22D9"/>
    <w:rsid w:val="00DE24DB"/>
    <w:rsid w:val="00DE2985"/>
    <w:rsid w:val="00DE2E61"/>
    <w:rsid w:val="00DE33F5"/>
    <w:rsid w:val="00DE350A"/>
    <w:rsid w:val="00DE3A64"/>
    <w:rsid w:val="00DE3C58"/>
    <w:rsid w:val="00DE3D45"/>
    <w:rsid w:val="00DE3E1F"/>
    <w:rsid w:val="00DE3FE5"/>
    <w:rsid w:val="00DE524A"/>
    <w:rsid w:val="00DE6B59"/>
    <w:rsid w:val="00DE6C43"/>
    <w:rsid w:val="00DE78FD"/>
    <w:rsid w:val="00DE7E77"/>
    <w:rsid w:val="00DF246D"/>
    <w:rsid w:val="00DF2634"/>
    <w:rsid w:val="00DF3332"/>
    <w:rsid w:val="00DF3935"/>
    <w:rsid w:val="00DF3BCD"/>
    <w:rsid w:val="00DF4685"/>
    <w:rsid w:val="00DF51C9"/>
    <w:rsid w:val="00DF5FE3"/>
    <w:rsid w:val="00DF6309"/>
    <w:rsid w:val="00DF6678"/>
    <w:rsid w:val="00DF680F"/>
    <w:rsid w:val="00DF69BF"/>
    <w:rsid w:val="00DF6FE8"/>
    <w:rsid w:val="00DF78FC"/>
    <w:rsid w:val="00DF7DB9"/>
    <w:rsid w:val="00E0006B"/>
    <w:rsid w:val="00E001BA"/>
    <w:rsid w:val="00E00707"/>
    <w:rsid w:val="00E01051"/>
    <w:rsid w:val="00E0201B"/>
    <w:rsid w:val="00E0216E"/>
    <w:rsid w:val="00E02359"/>
    <w:rsid w:val="00E024BD"/>
    <w:rsid w:val="00E02D95"/>
    <w:rsid w:val="00E030DD"/>
    <w:rsid w:val="00E0351F"/>
    <w:rsid w:val="00E04229"/>
    <w:rsid w:val="00E04E2E"/>
    <w:rsid w:val="00E052C3"/>
    <w:rsid w:val="00E053A3"/>
    <w:rsid w:val="00E064AF"/>
    <w:rsid w:val="00E065C0"/>
    <w:rsid w:val="00E06EBB"/>
    <w:rsid w:val="00E079AF"/>
    <w:rsid w:val="00E109A8"/>
    <w:rsid w:val="00E11749"/>
    <w:rsid w:val="00E11FA0"/>
    <w:rsid w:val="00E1210C"/>
    <w:rsid w:val="00E12184"/>
    <w:rsid w:val="00E121D7"/>
    <w:rsid w:val="00E1279B"/>
    <w:rsid w:val="00E12AAB"/>
    <w:rsid w:val="00E12AEA"/>
    <w:rsid w:val="00E12B42"/>
    <w:rsid w:val="00E12D82"/>
    <w:rsid w:val="00E1595E"/>
    <w:rsid w:val="00E15B3E"/>
    <w:rsid w:val="00E163D1"/>
    <w:rsid w:val="00E169F5"/>
    <w:rsid w:val="00E16C39"/>
    <w:rsid w:val="00E16D6E"/>
    <w:rsid w:val="00E16DD8"/>
    <w:rsid w:val="00E1786C"/>
    <w:rsid w:val="00E203E5"/>
    <w:rsid w:val="00E2064A"/>
    <w:rsid w:val="00E20FC4"/>
    <w:rsid w:val="00E21458"/>
    <w:rsid w:val="00E2169F"/>
    <w:rsid w:val="00E2176F"/>
    <w:rsid w:val="00E21A15"/>
    <w:rsid w:val="00E21D33"/>
    <w:rsid w:val="00E21E55"/>
    <w:rsid w:val="00E229E3"/>
    <w:rsid w:val="00E22D74"/>
    <w:rsid w:val="00E23042"/>
    <w:rsid w:val="00E23475"/>
    <w:rsid w:val="00E25DFF"/>
    <w:rsid w:val="00E26015"/>
    <w:rsid w:val="00E26645"/>
    <w:rsid w:val="00E26A98"/>
    <w:rsid w:val="00E26FAA"/>
    <w:rsid w:val="00E27C49"/>
    <w:rsid w:val="00E300BB"/>
    <w:rsid w:val="00E3096E"/>
    <w:rsid w:val="00E309B5"/>
    <w:rsid w:val="00E30A9F"/>
    <w:rsid w:val="00E30C0D"/>
    <w:rsid w:val="00E30C17"/>
    <w:rsid w:val="00E30CA7"/>
    <w:rsid w:val="00E31177"/>
    <w:rsid w:val="00E317F5"/>
    <w:rsid w:val="00E3180C"/>
    <w:rsid w:val="00E323D4"/>
    <w:rsid w:val="00E3265D"/>
    <w:rsid w:val="00E327EF"/>
    <w:rsid w:val="00E33C43"/>
    <w:rsid w:val="00E3420E"/>
    <w:rsid w:val="00E3440D"/>
    <w:rsid w:val="00E344D7"/>
    <w:rsid w:val="00E35ABD"/>
    <w:rsid w:val="00E35FC9"/>
    <w:rsid w:val="00E363A2"/>
    <w:rsid w:val="00E36E73"/>
    <w:rsid w:val="00E40084"/>
    <w:rsid w:val="00E40BF8"/>
    <w:rsid w:val="00E41FF6"/>
    <w:rsid w:val="00E420E1"/>
    <w:rsid w:val="00E421B3"/>
    <w:rsid w:val="00E421EB"/>
    <w:rsid w:val="00E422AE"/>
    <w:rsid w:val="00E42999"/>
    <w:rsid w:val="00E42CC6"/>
    <w:rsid w:val="00E4333B"/>
    <w:rsid w:val="00E43730"/>
    <w:rsid w:val="00E438F8"/>
    <w:rsid w:val="00E439AE"/>
    <w:rsid w:val="00E43B6A"/>
    <w:rsid w:val="00E4428A"/>
    <w:rsid w:val="00E4438C"/>
    <w:rsid w:val="00E4468F"/>
    <w:rsid w:val="00E45036"/>
    <w:rsid w:val="00E4556E"/>
    <w:rsid w:val="00E456FB"/>
    <w:rsid w:val="00E45BEF"/>
    <w:rsid w:val="00E45DA6"/>
    <w:rsid w:val="00E45FB1"/>
    <w:rsid w:val="00E46053"/>
    <w:rsid w:val="00E46608"/>
    <w:rsid w:val="00E46C35"/>
    <w:rsid w:val="00E46DEE"/>
    <w:rsid w:val="00E46F8F"/>
    <w:rsid w:val="00E47008"/>
    <w:rsid w:val="00E47092"/>
    <w:rsid w:val="00E47145"/>
    <w:rsid w:val="00E472B9"/>
    <w:rsid w:val="00E4748D"/>
    <w:rsid w:val="00E501BF"/>
    <w:rsid w:val="00E50652"/>
    <w:rsid w:val="00E51148"/>
    <w:rsid w:val="00E5127E"/>
    <w:rsid w:val="00E51825"/>
    <w:rsid w:val="00E51E72"/>
    <w:rsid w:val="00E51F41"/>
    <w:rsid w:val="00E52250"/>
    <w:rsid w:val="00E5266E"/>
    <w:rsid w:val="00E52C70"/>
    <w:rsid w:val="00E53353"/>
    <w:rsid w:val="00E53744"/>
    <w:rsid w:val="00E538C0"/>
    <w:rsid w:val="00E53C87"/>
    <w:rsid w:val="00E54463"/>
    <w:rsid w:val="00E54CF1"/>
    <w:rsid w:val="00E54E77"/>
    <w:rsid w:val="00E54F4B"/>
    <w:rsid w:val="00E551DF"/>
    <w:rsid w:val="00E553AC"/>
    <w:rsid w:val="00E55499"/>
    <w:rsid w:val="00E5580A"/>
    <w:rsid w:val="00E55AA2"/>
    <w:rsid w:val="00E56450"/>
    <w:rsid w:val="00E57096"/>
    <w:rsid w:val="00E57571"/>
    <w:rsid w:val="00E57A1D"/>
    <w:rsid w:val="00E57A35"/>
    <w:rsid w:val="00E57B7F"/>
    <w:rsid w:val="00E60E83"/>
    <w:rsid w:val="00E61EDA"/>
    <w:rsid w:val="00E624E1"/>
    <w:rsid w:val="00E628B5"/>
    <w:rsid w:val="00E628E7"/>
    <w:rsid w:val="00E635C9"/>
    <w:rsid w:val="00E6369E"/>
    <w:rsid w:val="00E63DD4"/>
    <w:rsid w:val="00E63F36"/>
    <w:rsid w:val="00E6472E"/>
    <w:rsid w:val="00E65FFE"/>
    <w:rsid w:val="00E66616"/>
    <w:rsid w:val="00E66D76"/>
    <w:rsid w:val="00E672FD"/>
    <w:rsid w:val="00E673CB"/>
    <w:rsid w:val="00E7075D"/>
    <w:rsid w:val="00E7080A"/>
    <w:rsid w:val="00E7080D"/>
    <w:rsid w:val="00E708D6"/>
    <w:rsid w:val="00E71515"/>
    <w:rsid w:val="00E72445"/>
    <w:rsid w:val="00E73114"/>
    <w:rsid w:val="00E73468"/>
    <w:rsid w:val="00E7353E"/>
    <w:rsid w:val="00E73B37"/>
    <w:rsid w:val="00E74263"/>
    <w:rsid w:val="00E74412"/>
    <w:rsid w:val="00E75371"/>
    <w:rsid w:val="00E75D89"/>
    <w:rsid w:val="00E76A9C"/>
    <w:rsid w:val="00E7705B"/>
    <w:rsid w:val="00E77929"/>
    <w:rsid w:val="00E800A2"/>
    <w:rsid w:val="00E80BE6"/>
    <w:rsid w:val="00E80C60"/>
    <w:rsid w:val="00E815DB"/>
    <w:rsid w:val="00E81771"/>
    <w:rsid w:val="00E81D1C"/>
    <w:rsid w:val="00E821AC"/>
    <w:rsid w:val="00E82551"/>
    <w:rsid w:val="00E82A26"/>
    <w:rsid w:val="00E82B3D"/>
    <w:rsid w:val="00E82C90"/>
    <w:rsid w:val="00E82F8B"/>
    <w:rsid w:val="00E8316D"/>
    <w:rsid w:val="00E83943"/>
    <w:rsid w:val="00E8394F"/>
    <w:rsid w:val="00E83FEC"/>
    <w:rsid w:val="00E84737"/>
    <w:rsid w:val="00E84B0E"/>
    <w:rsid w:val="00E85128"/>
    <w:rsid w:val="00E855A8"/>
    <w:rsid w:val="00E8630F"/>
    <w:rsid w:val="00E86740"/>
    <w:rsid w:val="00E902B0"/>
    <w:rsid w:val="00E90971"/>
    <w:rsid w:val="00E911B1"/>
    <w:rsid w:val="00E915E8"/>
    <w:rsid w:val="00E91CA8"/>
    <w:rsid w:val="00E91D95"/>
    <w:rsid w:val="00E91F11"/>
    <w:rsid w:val="00E928A2"/>
    <w:rsid w:val="00E93117"/>
    <w:rsid w:val="00E93787"/>
    <w:rsid w:val="00E9388A"/>
    <w:rsid w:val="00E948CE"/>
    <w:rsid w:val="00E94A3C"/>
    <w:rsid w:val="00E96D0A"/>
    <w:rsid w:val="00E96D1E"/>
    <w:rsid w:val="00E9712E"/>
    <w:rsid w:val="00E977B4"/>
    <w:rsid w:val="00E97B05"/>
    <w:rsid w:val="00EA0528"/>
    <w:rsid w:val="00EA06D9"/>
    <w:rsid w:val="00EA08DD"/>
    <w:rsid w:val="00EA12A2"/>
    <w:rsid w:val="00EA1367"/>
    <w:rsid w:val="00EA15AE"/>
    <w:rsid w:val="00EA1D6F"/>
    <w:rsid w:val="00EA1DB8"/>
    <w:rsid w:val="00EA29E8"/>
    <w:rsid w:val="00EA2CF8"/>
    <w:rsid w:val="00EA2E9B"/>
    <w:rsid w:val="00EA3209"/>
    <w:rsid w:val="00EA448E"/>
    <w:rsid w:val="00EA4639"/>
    <w:rsid w:val="00EA4DC3"/>
    <w:rsid w:val="00EA4FC9"/>
    <w:rsid w:val="00EA5AF2"/>
    <w:rsid w:val="00EA5DC6"/>
    <w:rsid w:val="00EA5ED5"/>
    <w:rsid w:val="00EA5F59"/>
    <w:rsid w:val="00EA6D56"/>
    <w:rsid w:val="00EA727C"/>
    <w:rsid w:val="00EA7880"/>
    <w:rsid w:val="00EB0CE3"/>
    <w:rsid w:val="00EB1160"/>
    <w:rsid w:val="00EB1ACA"/>
    <w:rsid w:val="00EB1BCF"/>
    <w:rsid w:val="00EB246F"/>
    <w:rsid w:val="00EB24A0"/>
    <w:rsid w:val="00EB3DE2"/>
    <w:rsid w:val="00EB4ABD"/>
    <w:rsid w:val="00EB53A8"/>
    <w:rsid w:val="00EB558C"/>
    <w:rsid w:val="00EB5DAE"/>
    <w:rsid w:val="00EB5F88"/>
    <w:rsid w:val="00EB5FAF"/>
    <w:rsid w:val="00EB624A"/>
    <w:rsid w:val="00EB6804"/>
    <w:rsid w:val="00EB68CE"/>
    <w:rsid w:val="00EB6A69"/>
    <w:rsid w:val="00EB7B44"/>
    <w:rsid w:val="00EC03A5"/>
    <w:rsid w:val="00EC09FF"/>
    <w:rsid w:val="00EC10FF"/>
    <w:rsid w:val="00EC144A"/>
    <w:rsid w:val="00EC2BB2"/>
    <w:rsid w:val="00EC2E79"/>
    <w:rsid w:val="00EC2FF4"/>
    <w:rsid w:val="00EC3153"/>
    <w:rsid w:val="00EC35A6"/>
    <w:rsid w:val="00EC38DF"/>
    <w:rsid w:val="00EC42F4"/>
    <w:rsid w:val="00EC4689"/>
    <w:rsid w:val="00EC4BF9"/>
    <w:rsid w:val="00EC5327"/>
    <w:rsid w:val="00EC6011"/>
    <w:rsid w:val="00EC6BBA"/>
    <w:rsid w:val="00EC6C74"/>
    <w:rsid w:val="00EC7CBA"/>
    <w:rsid w:val="00EC7E04"/>
    <w:rsid w:val="00ED23B3"/>
    <w:rsid w:val="00ED3AB5"/>
    <w:rsid w:val="00ED3ADE"/>
    <w:rsid w:val="00ED3B4C"/>
    <w:rsid w:val="00ED4227"/>
    <w:rsid w:val="00ED4EAF"/>
    <w:rsid w:val="00ED50BD"/>
    <w:rsid w:val="00ED785F"/>
    <w:rsid w:val="00EE01F7"/>
    <w:rsid w:val="00EE031F"/>
    <w:rsid w:val="00EE04E0"/>
    <w:rsid w:val="00EE0C70"/>
    <w:rsid w:val="00EE1165"/>
    <w:rsid w:val="00EE12CC"/>
    <w:rsid w:val="00EE17F5"/>
    <w:rsid w:val="00EE217B"/>
    <w:rsid w:val="00EE24A0"/>
    <w:rsid w:val="00EE2794"/>
    <w:rsid w:val="00EE2C90"/>
    <w:rsid w:val="00EE2EB2"/>
    <w:rsid w:val="00EE333D"/>
    <w:rsid w:val="00EE33B0"/>
    <w:rsid w:val="00EE3613"/>
    <w:rsid w:val="00EE364B"/>
    <w:rsid w:val="00EE37C9"/>
    <w:rsid w:val="00EE4361"/>
    <w:rsid w:val="00EE440F"/>
    <w:rsid w:val="00EE482C"/>
    <w:rsid w:val="00EE4F01"/>
    <w:rsid w:val="00EE5FB1"/>
    <w:rsid w:val="00EE6144"/>
    <w:rsid w:val="00EE65AA"/>
    <w:rsid w:val="00EE7CEC"/>
    <w:rsid w:val="00EE7EBB"/>
    <w:rsid w:val="00EF01EA"/>
    <w:rsid w:val="00EF032B"/>
    <w:rsid w:val="00EF0728"/>
    <w:rsid w:val="00EF0CB7"/>
    <w:rsid w:val="00EF0E5D"/>
    <w:rsid w:val="00EF11A4"/>
    <w:rsid w:val="00EF18D2"/>
    <w:rsid w:val="00EF2173"/>
    <w:rsid w:val="00EF236B"/>
    <w:rsid w:val="00EF2481"/>
    <w:rsid w:val="00EF27BC"/>
    <w:rsid w:val="00EF28DC"/>
    <w:rsid w:val="00EF2EDF"/>
    <w:rsid w:val="00EF302B"/>
    <w:rsid w:val="00EF38A0"/>
    <w:rsid w:val="00EF38CE"/>
    <w:rsid w:val="00EF3DC0"/>
    <w:rsid w:val="00EF436F"/>
    <w:rsid w:val="00EF49A6"/>
    <w:rsid w:val="00EF4B10"/>
    <w:rsid w:val="00EF4EA3"/>
    <w:rsid w:val="00EF5309"/>
    <w:rsid w:val="00EF5AFB"/>
    <w:rsid w:val="00EF601B"/>
    <w:rsid w:val="00EF6205"/>
    <w:rsid w:val="00EF6C16"/>
    <w:rsid w:val="00EF6F43"/>
    <w:rsid w:val="00F001FB"/>
    <w:rsid w:val="00F003B0"/>
    <w:rsid w:val="00F0048C"/>
    <w:rsid w:val="00F004D0"/>
    <w:rsid w:val="00F00890"/>
    <w:rsid w:val="00F00BAC"/>
    <w:rsid w:val="00F012AE"/>
    <w:rsid w:val="00F01BA4"/>
    <w:rsid w:val="00F01CC4"/>
    <w:rsid w:val="00F023C4"/>
    <w:rsid w:val="00F0261B"/>
    <w:rsid w:val="00F02BCA"/>
    <w:rsid w:val="00F034F8"/>
    <w:rsid w:val="00F036DF"/>
    <w:rsid w:val="00F03CC0"/>
    <w:rsid w:val="00F04B24"/>
    <w:rsid w:val="00F04C72"/>
    <w:rsid w:val="00F04EFF"/>
    <w:rsid w:val="00F057A5"/>
    <w:rsid w:val="00F05B20"/>
    <w:rsid w:val="00F06498"/>
    <w:rsid w:val="00F07F36"/>
    <w:rsid w:val="00F10A7E"/>
    <w:rsid w:val="00F10AD6"/>
    <w:rsid w:val="00F1137F"/>
    <w:rsid w:val="00F118BF"/>
    <w:rsid w:val="00F13350"/>
    <w:rsid w:val="00F13441"/>
    <w:rsid w:val="00F13C03"/>
    <w:rsid w:val="00F13F28"/>
    <w:rsid w:val="00F14298"/>
    <w:rsid w:val="00F142BE"/>
    <w:rsid w:val="00F14B7F"/>
    <w:rsid w:val="00F151AB"/>
    <w:rsid w:val="00F1565B"/>
    <w:rsid w:val="00F15D26"/>
    <w:rsid w:val="00F15DE3"/>
    <w:rsid w:val="00F165CC"/>
    <w:rsid w:val="00F16AEB"/>
    <w:rsid w:val="00F172FF"/>
    <w:rsid w:val="00F174BA"/>
    <w:rsid w:val="00F174C0"/>
    <w:rsid w:val="00F17798"/>
    <w:rsid w:val="00F17DEF"/>
    <w:rsid w:val="00F17EDB"/>
    <w:rsid w:val="00F2040C"/>
    <w:rsid w:val="00F20A91"/>
    <w:rsid w:val="00F210A9"/>
    <w:rsid w:val="00F210BB"/>
    <w:rsid w:val="00F2124F"/>
    <w:rsid w:val="00F2153E"/>
    <w:rsid w:val="00F217DC"/>
    <w:rsid w:val="00F21F68"/>
    <w:rsid w:val="00F2226F"/>
    <w:rsid w:val="00F22B4F"/>
    <w:rsid w:val="00F233C8"/>
    <w:rsid w:val="00F24C14"/>
    <w:rsid w:val="00F261BA"/>
    <w:rsid w:val="00F26248"/>
    <w:rsid w:val="00F26E46"/>
    <w:rsid w:val="00F27D3D"/>
    <w:rsid w:val="00F303A1"/>
    <w:rsid w:val="00F30764"/>
    <w:rsid w:val="00F30FE1"/>
    <w:rsid w:val="00F31423"/>
    <w:rsid w:val="00F32328"/>
    <w:rsid w:val="00F32B23"/>
    <w:rsid w:val="00F33454"/>
    <w:rsid w:val="00F346FD"/>
    <w:rsid w:val="00F349D0"/>
    <w:rsid w:val="00F365DF"/>
    <w:rsid w:val="00F36CDB"/>
    <w:rsid w:val="00F3748C"/>
    <w:rsid w:val="00F378CB"/>
    <w:rsid w:val="00F414F4"/>
    <w:rsid w:val="00F416E6"/>
    <w:rsid w:val="00F418EC"/>
    <w:rsid w:val="00F41D3C"/>
    <w:rsid w:val="00F41EAE"/>
    <w:rsid w:val="00F42343"/>
    <w:rsid w:val="00F42BB8"/>
    <w:rsid w:val="00F43465"/>
    <w:rsid w:val="00F4347E"/>
    <w:rsid w:val="00F43CD9"/>
    <w:rsid w:val="00F43CFE"/>
    <w:rsid w:val="00F44363"/>
    <w:rsid w:val="00F44E73"/>
    <w:rsid w:val="00F45484"/>
    <w:rsid w:val="00F45631"/>
    <w:rsid w:val="00F45E0D"/>
    <w:rsid w:val="00F45FDD"/>
    <w:rsid w:val="00F469B8"/>
    <w:rsid w:val="00F46BA6"/>
    <w:rsid w:val="00F46CB6"/>
    <w:rsid w:val="00F470AF"/>
    <w:rsid w:val="00F4710E"/>
    <w:rsid w:val="00F47436"/>
    <w:rsid w:val="00F4752C"/>
    <w:rsid w:val="00F479D8"/>
    <w:rsid w:val="00F47B60"/>
    <w:rsid w:val="00F47EB1"/>
    <w:rsid w:val="00F50F21"/>
    <w:rsid w:val="00F5264F"/>
    <w:rsid w:val="00F5278E"/>
    <w:rsid w:val="00F534E3"/>
    <w:rsid w:val="00F53742"/>
    <w:rsid w:val="00F54F5D"/>
    <w:rsid w:val="00F555F2"/>
    <w:rsid w:val="00F55876"/>
    <w:rsid w:val="00F55A76"/>
    <w:rsid w:val="00F55EB3"/>
    <w:rsid w:val="00F5608B"/>
    <w:rsid w:val="00F56BDF"/>
    <w:rsid w:val="00F573DF"/>
    <w:rsid w:val="00F573F6"/>
    <w:rsid w:val="00F575CD"/>
    <w:rsid w:val="00F576DF"/>
    <w:rsid w:val="00F576E1"/>
    <w:rsid w:val="00F57866"/>
    <w:rsid w:val="00F60051"/>
    <w:rsid w:val="00F60717"/>
    <w:rsid w:val="00F60949"/>
    <w:rsid w:val="00F6160C"/>
    <w:rsid w:val="00F616B2"/>
    <w:rsid w:val="00F62129"/>
    <w:rsid w:val="00F62343"/>
    <w:rsid w:val="00F628BD"/>
    <w:rsid w:val="00F62B5D"/>
    <w:rsid w:val="00F63188"/>
    <w:rsid w:val="00F63796"/>
    <w:rsid w:val="00F63A9A"/>
    <w:rsid w:val="00F63B05"/>
    <w:rsid w:val="00F63EA2"/>
    <w:rsid w:val="00F6419E"/>
    <w:rsid w:val="00F64B0B"/>
    <w:rsid w:val="00F65457"/>
    <w:rsid w:val="00F66520"/>
    <w:rsid w:val="00F66698"/>
    <w:rsid w:val="00F666C7"/>
    <w:rsid w:val="00F67A58"/>
    <w:rsid w:val="00F7052D"/>
    <w:rsid w:val="00F70762"/>
    <w:rsid w:val="00F709DD"/>
    <w:rsid w:val="00F70C29"/>
    <w:rsid w:val="00F70EC3"/>
    <w:rsid w:val="00F711AB"/>
    <w:rsid w:val="00F714E1"/>
    <w:rsid w:val="00F717CA"/>
    <w:rsid w:val="00F71F20"/>
    <w:rsid w:val="00F72094"/>
    <w:rsid w:val="00F721E7"/>
    <w:rsid w:val="00F7292E"/>
    <w:rsid w:val="00F72D47"/>
    <w:rsid w:val="00F7310A"/>
    <w:rsid w:val="00F735C5"/>
    <w:rsid w:val="00F73F81"/>
    <w:rsid w:val="00F73F96"/>
    <w:rsid w:val="00F74303"/>
    <w:rsid w:val="00F7438B"/>
    <w:rsid w:val="00F745BB"/>
    <w:rsid w:val="00F74A11"/>
    <w:rsid w:val="00F74A95"/>
    <w:rsid w:val="00F75033"/>
    <w:rsid w:val="00F753CB"/>
    <w:rsid w:val="00F7543E"/>
    <w:rsid w:val="00F75C40"/>
    <w:rsid w:val="00F7610D"/>
    <w:rsid w:val="00F761A1"/>
    <w:rsid w:val="00F76410"/>
    <w:rsid w:val="00F76B21"/>
    <w:rsid w:val="00F76E2B"/>
    <w:rsid w:val="00F76ECC"/>
    <w:rsid w:val="00F773A2"/>
    <w:rsid w:val="00F7787B"/>
    <w:rsid w:val="00F804FE"/>
    <w:rsid w:val="00F80ADA"/>
    <w:rsid w:val="00F80BBD"/>
    <w:rsid w:val="00F80D68"/>
    <w:rsid w:val="00F814B2"/>
    <w:rsid w:val="00F81849"/>
    <w:rsid w:val="00F81C98"/>
    <w:rsid w:val="00F81DD5"/>
    <w:rsid w:val="00F81F65"/>
    <w:rsid w:val="00F821F4"/>
    <w:rsid w:val="00F8278F"/>
    <w:rsid w:val="00F82911"/>
    <w:rsid w:val="00F83086"/>
    <w:rsid w:val="00F8375A"/>
    <w:rsid w:val="00F837CB"/>
    <w:rsid w:val="00F83A57"/>
    <w:rsid w:val="00F84926"/>
    <w:rsid w:val="00F85BBA"/>
    <w:rsid w:val="00F863D2"/>
    <w:rsid w:val="00F86C76"/>
    <w:rsid w:val="00F86D94"/>
    <w:rsid w:val="00F87065"/>
    <w:rsid w:val="00F87C70"/>
    <w:rsid w:val="00F87E82"/>
    <w:rsid w:val="00F90296"/>
    <w:rsid w:val="00F90356"/>
    <w:rsid w:val="00F9056D"/>
    <w:rsid w:val="00F90C49"/>
    <w:rsid w:val="00F91677"/>
    <w:rsid w:val="00F91C53"/>
    <w:rsid w:val="00F9200B"/>
    <w:rsid w:val="00F9226D"/>
    <w:rsid w:val="00F924D2"/>
    <w:rsid w:val="00F926FA"/>
    <w:rsid w:val="00F929E0"/>
    <w:rsid w:val="00F929EA"/>
    <w:rsid w:val="00F93033"/>
    <w:rsid w:val="00F93896"/>
    <w:rsid w:val="00F93969"/>
    <w:rsid w:val="00F93DF0"/>
    <w:rsid w:val="00F946AC"/>
    <w:rsid w:val="00F94ABA"/>
    <w:rsid w:val="00F95342"/>
    <w:rsid w:val="00F958F6"/>
    <w:rsid w:val="00F95F91"/>
    <w:rsid w:val="00F96530"/>
    <w:rsid w:val="00F9662D"/>
    <w:rsid w:val="00F97FD0"/>
    <w:rsid w:val="00FA0367"/>
    <w:rsid w:val="00FA08B0"/>
    <w:rsid w:val="00FA0A33"/>
    <w:rsid w:val="00FA0AF1"/>
    <w:rsid w:val="00FA0BDC"/>
    <w:rsid w:val="00FA1066"/>
    <w:rsid w:val="00FA2058"/>
    <w:rsid w:val="00FA2174"/>
    <w:rsid w:val="00FA236A"/>
    <w:rsid w:val="00FA24B2"/>
    <w:rsid w:val="00FA27D8"/>
    <w:rsid w:val="00FA2ABC"/>
    <w:rsid w:val="00FA334D"/>
    <w:rsid w:val="00FA38B9"/>
    <w:rsid w:val="00FA3916"/>
    <w:rsid w:val="00FA3C8D"/>
    <w:rsid w:val="00FA45D0"/>
    <w:rsid w:val="00FA47B9"/>
    <w:rsid w:val="00FA57A3"/>
    <w:rsid w:val="00FA5E19"/>
    <w:rsid w:val="00FA6076"/>
    <w:rsid w:val="00FA631B"/>
    <w:rsid w:val="00FA6489"/>
    <w:rsid w:val="00FA6739"/>
    <w:rsid w:val="00FA6939"/>
    <w:rsid w:val="00FA78BB"/>
    <w:rsid w:val="00FA7CCF"/>
    <w:rsid w:val="00FB0669"/>
    <w:rsid w:val="00FB145A"/>
    <w:rsid w:val="00FB1474"/>
    <w:rsid w:val="00FB159C"/>
    <w:rsid w:val="00FB1698"/>
    <w:rsid w:val="00FB179D"/>
    <w:rsid w:val="00FB3930"/>
    <w:rsid w:val="00FB3C16"/>
    <w:rsid w:val="00FB3FFC"/>
    <w:rsid w:val="00FB4007"/>
    <w:rsid w:val="00FB440B"/>
    <w:rsid w:val="00FB44BB"/>
    <w:rsid w:val="00FB49D2"/>
    <w:rsid w:val="00FB4CA9"/>
    <w:rsid w:val="00FB4DDB"/>
    <w:rsid w:val="00FB59A3"/>
    <w:rsid w:val="00FB5BB0"/>
    <w:rsid w:val="00FB5CC6"/>
    <w:rsid w:val="00FB5CC7"/>
    <w:rsid w:val="00FB6426"/>
    <w:rsid w:val="00FB6649"/>
    <w:rsid w:val="00FB6AF3"/>
    <w:rsid w:val="00FB6B01"/>
    <w:rsid w:val="00FB6D57"/>
    <w:rsid w:val="00FB74BA"/>
    <w:rsid w:val="00FB75EB"/>
    <w:rsid w:val="00FB7785"/>
    <w:rsid w:val="00FC0EF5"/>
    <w:rsid w:val="00FC16EF"/>
    <w:rsid w:val="00FC1BEB"/>
    <w:rsid w:val="00FC1D63"/>
    <w:rsid w:val="00FC2448"/>
    <w:rsid w:val="00FC27A0"/>
    <w:rsid w:val="00FC289F"/>
    <w:rsid w:val="00FC29FE"/>
    <w:rsid w:val="00FC3383"/>
    <w:rsid w:val="00FC344A"/>
    <w:rsid w:val="00FC3721"/>
    <w:rsid w:val="00FC3BF4"/>
    <w:rsid w:val="00FC42D4"/>
    <w:rsid w:val="00FC4698"/>
    <w:rsid w:val="00FC479C"/>
    <w:rsid w:val="00FC48A3"/>
    <w:rsid w:val="00FC4B7F"/>
    <w:rsid w:val="00FC57FA"/>
    <w:rsid w:val="00FC62A4"/>
    <w:rsid w:val="00FC7629"/>
    <w:rsid w:val="00FC78B8"/>
    <w:rsid w:val="00FC7C06"/>
    <w:rsid w:val="00FD07ED"/>
    <w:rsid w:val="00FD0B31"/>
    <w:rsid w:val="00FD0D81"/>
    <w:rsid w:val="00FD1DAE"/>
    <w:rsid w:val="00FD1DB6"/>
    <w:rsid w:val="00FD2315"/>
    <w:rsid w:val="00FD2574"/>
    <w:rsid w:val="00FD2651"/>
    <w:rsid w:val="00FD276B"/>
    <w:rsid w:val="00FD3EE8"/>
    <w:rsid w:val="00FD497F"/>
    <w:rsid w:val="00FD575F"/>
    <w:rsid w:val="00FD5DDA"/>
    <w:rsid w:val="00FD6FB4"/>
    <w:rsid w:val="00FD6FE2"/>
    <w:rsid w:val="00FD735A"/>
    <w:rsid w:val="00FD7A25"/>
    <w:rsid w:val="00FE052E"/>
    <w:rsid w:val="00FE0595"/>
    <w:rsid w:val="00FE069C"/>
    <w:rsid w:val="00FE0719"/>
    <w:rsid w:val="00FE1613"/>
    <w:rsid w:val="00FE163D"/>
    <w:rsid w:val="00FE1DDA"/>
    <w:rsid w:val="00FE22CA"/>
    <w:rsid w:val="00FE2503"/>
    <w:rsid w:val="00FE26F8"/>
    <w:rsid w:val="00FE275A"/>
    <w:rsid w:val="00FE2B01"/>
    <w:rsid w:val="00FE2EC7"/>
    <w:rsid w:val="00FE3871"/>
    <w:rsid w:val="00FE4205"/>
    <w:rsid w:val="00FE4FDA"/>
    <w:rsid w:val="00FE5399"/>
    <w:rsid w:val="00FE5481"/>
    <w:rsid w:val="00FE5E14"/>
    <w:rsid w:val="00FE5E83"/>
    <w:rsid w:val="00FE6A82"/>
    <w:rsid w:val="00FE7A99"/>
    <w:rsid w:val="00FE7D06"/>
    <w:rsid w:val="00FF0A7B"/>
    <w:rsid w:val="00FF0E49"/>
    <w:rsid w:val="00FF195E"/>
    <w:rsid w:val="00FF1EB6"/>
    <w:rsid w:val="00FF21D4"/>
    <w:rsid w:val="00FF2355"/>
    <w:rsid w:val="00FF2836"/>
    <w:rsid w:val="00FF2DA8"/>
    <w:rsid w:val="00FF3111"/>
    <w:rsid w:val="00FF371E"/>
    <w:rsid w:val="00FF3893"/>
    <w:rsid w:val="00FF3D42"/>
    <w:rsid w:val="00FF3EFA"/>
    <w:rsid w:val="00FF4281"/>
    <w:rsid w:val="00FF4E52"/>
    <w:rsid w:val="00FF5C16"/>
    <w:rsid w:val="00FF62B0"/>
    <w:rsid w:val="00FF62CD"/>
    <w:rsid w:val="00FF6566"/>
    <w:rsid w:val="00FF66EB"/>
    <w:rsid w:val="00FF687E"/>
    <w:rsid w:val="00FF6D5F"/>
    <w:rsid w:val="00FF6D91"/>
    <w:rsid w:val="00FF722E"/>
    <w:rsid w:val="00FF7250"/>
    <w:rsid w:val="00FF7C94"/>
    <w:rsid w:val="00FF7D23"/>
    <w:rsid w:val="0E77EE24"/>
    <w:rsid w:val="19FE4122"/>
    <w:rsid w:val="2442E66B"/>
    <w:rsid w:val="27D6E92D"/>
    <w:rsid w:val="289DE074"/>
    <w:rsid w:val="2B32C781"/>
    <w:rsid w:val="30A327C1"/>
    <w:rsid w:val="41BE6457"/>
    <w:rsid w:val="428E0208"/>
    <w:rsid w:val="467D5873"/>
    <w:rsid w:val="4BC3EBFC"/>
    <w:rsid w:val="4ED047E6"/>
    <w:rsid w:val="57B3A53A"/>
    <w:rsid w:val="6AE3166A"/>
    <w:rsid w:val="7CC3A5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BCF1028"/>
  <w15:docId w15:val="{C6877BB8-CF96-4927-BFF8-AB24228CEE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aramond" w:eastAsia="Times New Roman" w:hAnsi="Garamond" w:cs="Times New Roman"/>
        <w:sz w:val="22"/>
        <w:szCs w:val="22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iPriority="99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 w:qFormat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C4323C"/>
    <w:pPr>
      <w:spacing w:before="120"/>
      <w:jc w:val="both"/>
    </w:pPr>
  </w:style>
  <w:style w:type="paragraph" w:styleId="Nadpis1">
    <w:name w:val="heading 1"/>
    <w:basedOn w:val="Normln"/>
    <w:next w:val="Normln"/>
    <w:link w:val="Nadpis1Char"/>
    <w:qFormat/>
    <w:rsid w:val="006A0842"/>
    <w:pPr>
      <w:keepNext/>
      <w:keepLines/>
      <w:pageBreakBefore/>
      <w:numPr>
        <w:numId w:val="2"/>
      </w:numPr>
      <w:pBdr>
        <w:top w:val="single" w:sz="6" w:space="6" w:color="95B3D7" w:themeColor="accent1" w:themeTint="99"/>
        <w:bottom w:val="single" w:sz="6" w:space="6" w:color="95B3D7" w:themeColor="accent1" w:themeTint="99"/>
      </w:pBdr>
      <w:tabs>
        <w:tab w:val="left" w:pos="426"/>
      </w:tabs>
      <w:spacing w:before="240" w:after="120"/>
      <w:ind w:left="431" w:hanging="431"/>
      <w:outlineLvl w:val="0"/>
    </w:pPr>
    <w:rPr>
      <w:b/>
      <w:smallCaps/>
      <w:spacing w:val="20"/>
      <w:sz w:val="36"/>
      <w:szCs w:val="18"/>
    </w:rPr>
  </w:style>
  <w:style w:type="paragraph" w:styleId="Nadpis2">
    <w:name w:val="heading 2"/>
    <w:basedOn w:val="Normln"/>
    <w:next w:val="Normln"/>
    <w:link w:val="Nadpis2Char"/>
    <w:qFormat/>
    <w:rsid w:val="006A0842"/>
    <w:pPr>
      <w:keepNext/>
      <w:keepLines/>
      <w:numPr>
        <w:ilvl w:val="1"/>
        <w:numId w:val="2"/>
      </w:numPr>
      <w:tabs>
        <w:tab w:val="left" w:pos="567"/>
      </w:tabs>
      <w:spacing w:before="240" w:after="120"/>
      <w:ind w:left="578" w:hanging="578"/>
      <w:outlineLvl w:val="1"/>
    </w:pPr>
    <w:rPr>
      <w:b/>
      <w:smallCaps/>
      <w:color w:val="244061" w:themeColor="accent1" w:themeShade="80"/>
      <w:spacing w:val="10"/>
      <w:sz w:val="32"/>
      <w:szCs w:val="18"/>
    </w:rPr>
  </w:style>
  <w:style w:type="paragraph" w:styleId="Nadpis3">
    <w:name w:val="heading 3"/>
    <w:basedOn w:val="Normln"/>
    <w:next w:val="Normln"/>
    <w:qFormat/>
    <w:rsid w:val="008F6E99"/>
    <w:pPr>
      <w:keepNext/>
      <w:keepLines/>
      <w:numPr>
        <w:ilvl w:val="2"/>
        <w:numId w:val="2"/>
      </w:numPr>
      <w:tabs>
        <w:tab w:val="left" w:pos="851"/>
      </w:tabs>
      <w:spacing w:before="240"/>
      <w:outlineLvl w:val="2"/>
    </w:pPr>
    <w:rPr>
      <w:b/>
      <w:smallCaps/>
      <w:sz w:val="28"/>
      <w:szCs w:val="20"/>
    </w:rPr>
  </w:style>
  <w:style w:type="paragraph" w:styleId="Nadpis4">
    <w:name w:val="heading 4"/>
    <w:basedOn w:val="Normln"/>
    <w:next w:val="Normln"/>
    <w:link w:val="Nadpis4Char"/>
    <w:qFormat/>
    <w:rsid w:val="00C4323C"/>
    <w:pPr>
      <w:keepNext/>
      <w:keepLines/>
      <w:numPr>
        <w:ilvl w:val="3"/>
        <w:numId w:val="2"/>
      </w:numPr>
      <w:tabs>
        <w:tab w:val="left" w:pos="851"/>
      </w:tabs>
      <w:spacing w:before="240"/>
      <w:ind w:left="862" w:hanging="862"/>
      <w:outlineLvl w:val="3"/>
    </w:pPr>
    <w:rPr>
      <w:b/>
      <w:i/>
      <w:spacing w:val="5"/>
      <w:kern w:val="20"/>
      <w:sz w:val="24"/>
      <w:szCs w:val="24"/>
    </w:rPr>
  </w:style>
  <w:style w:type="paragraph" w:styleId="Nadpis5">
    <w:name w:val="heading 5"/>
    <w:basedOn w:val="Normln"/>
    <w:next w:val="Zkladntext"/>
    <w:qFormat/>
    <w:rsid w:val="00767BC3"/>
    <w:pPr>
      <w:keepNext/>
      <w:keepLines/>
      <w:numPr>
        <w:ilvl w:val="4"/>
        <w:numId w:val="2"/>
      </w:numPr>
      <w:tabs>
        <w:tab w:val="left" w:pos="993"/>
      </w:tabs>
      <w:spacing w:line="240" w:lineRule="atLeast"/>
      <w:outlineLvl w:val="4"/>
    </w:pPr>
    <w:rPr>
      <w:b/>
      <w:i/>
      <w:kern w:val="20"/>
    </w:rPr>
  </w:style>
  <w:style w:type="paragraph" w:styleId="Nadpis6">
    <w:name w:val="heading 6"/>
    <w:basedOn w:val="Normln"/>
    <w:next w:val="Zkladntext"/>
    <w:qFormat/>
    <w:pPr>
      <w:keepNext/>
      <w:keepLines/>
      <w:numPr>
        <w:ilvl w:val="5"/>
        <w:numId w:val="2"/>
      </w:numPr>
      <w:spacing w:line="240" w:lineRule="atLeast"/>
      <w:outlineLvl w:val="5"/>
    </w:pPr>
    <w:rPr>
      <w:i/>
      <w:spacing w:val="5"/>
      <w:kern w:val="20"/>
    </w:rPr>
  </w:style>
  <w:style w:type="paragraph" w:styleId="Nadpis7">
    <w:name w:val="heading 7"/>
    <w:basedOn w:val="Normln"/>
    <w:next w:val="Zkladntext"/>
    <w:qFormat/>
    <w:pPr>
      <w:keepNext/>
      <w:keepLines/>
      <w:numPr>
        <w:ilvl w:val="6"/>
        <w:numId w:val="2"/>
      </w:numPr>
      <w:spacing w:line="240" w:lineRule="atLeast"/>
      <w:outlineLvl w:val="6"/>
    </w:pPr>
    <w:rPr>
      <w:caps/>
      <w:kern w:val="20"/>
      <w:sz w:val="18"/>
      <w:szCs w:val="18"/>
    </w:rPr>
  </w:style>
  <w:style w:type="paragraph" w:styleId="Nadpis8">
    <w:name w:val="heading 8"/>
    <w:basedOn w:val="Normln"/>
    <w:next w:val="Zkladntext"/>
    <w:qFormat/>
    <w:pPr>
      <w:keepNext/>
      <w:keepLines/>
      <w:numPr>
        <w:ilvl w:val="7"/>
        <w:numId w:val="2"/>
      </w:numPr>
      <w:spacing w:line="240" w:lineRule="atLeast"/>
      <w:outlineLvl w:val="7"/>
    </w:pPr>
    <w:rPr>
      <w:i/>
      <w:spacing w:val="5"/>
      <w:kern w:val="20"/>
    </w:rPr>
  </w:style>
  <w:style w:type="paragraph" w:styleId="Nadpis9">
    <w:name w:val="heading 9"/>
    <w:basedOn w:val="Normln"/>
    <w:next w:val="Zkladntext"/>
    <w:qFormat/>
    <w:pPr>
      <w:keepNext/>
      <w:keepLines/>
      <w:numPr>
        <w:ilvl w:val="8"/>
        <w:numId w:val="2"/>
      </w:numPr>
      <w:spacing w:line="240" w:lineRule="atLeast"/>
      <w:outlineLvl w:val="8"/>
    </w:pPr>
    <w:rPr>
      <w:spacing w:val="-5"/>
      <w:kern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pPr>
      <w:spacing w:after="240" w:line="240" w:lineRule="atLeast"/>
      <w:ind w:firstLine="360"/>
    </w:pPr>
  </w:style>
  <w:style w:type="paragraph" w:styleId="Rejstk1">
    <w:name w:val="index 1"/>
    <w:basedOn w:val="Normln"/>
    <w:semiHidden/>
    <w:rPr>
      <w:sz w:val="21"/>
      <w:szCs w:val="21"/>
    </w:rPr>
  </w:style>
  <w:style w:type="paragraph" w:styleId="Rejstk2">
    <w:name w:val="index 2"/>
    <w:basedOn w:val="Normln"/>
    <w:semiHidden/>
    <w:pPr>
      <w:ind w:hanging="240"/>
    </w:pPr>
    <w:rPr>
      <w:sz w:val="21"/>
      <w:szCs w:val="21"/>
    </w:rPr>
  </w:style>
  <w:style w:type="paragraph" w:styleId="Rejstk3">
    <w:name w:val="index 3"/>
    <w:basedOn w:val="Normln"/>
    <w:semiHidden/>
    <w:pPr>
      <w:ind w:left="480" w:hanging="240"/>
    </w:pPr>
    <w:rPr>
      <w:sz w:val="21"/>
      <w:szCs w:val="21"/>
    </w:rPr>
  </w:style>
  <w:style w:type="paragraph" w:styleId="Rejstk4">
    <w:name w:val="index 4"/>
    <w:basedOn w:val="Normln"/>
    <w:semiHidden/>
    <w:pPr>
      <w:ind w:left="600" w:hanging="240"/>
    </w:pPr>
    <w:rPr>
      <w:sz w:val="21"/>
      <w:szCs w:val="21"/>
    </w:rPr>
  </w:style>
  <w:style w:type="paragraph" w:styleId="Rejstk5">
    <w:name w:val="index 5"/>
    <w:basedOn w:val="Normln"/>
    <w:semiHidden/>
    <w:pPr>
      <w:ind w:left="840"/>
    </w:pPr>
    <w:rPr>
      <w:sz w:val="21"/>
      <w:szCs w:val="21"/>
    </w:rPr>
  </w:style>
  <w:style w:type="paragraph" w:styleId="Obsah1">
    <w:name w:val="toc 1"/>
    <w:basedOn w:val="Normln"/>
    <w:uiPriority w:val="39"/>
    <w:rsid w:val="00EA727C"/>
    <w:pPr>
      <w:tabs>
        <w:tab w:val="left" w:pos="426"/>
        <w:tab w:val="right" w:leader="dot" w:pos="9355"/>
      </w:tabs>
      <w:spacing w:before="60"/>
      <w:ind w:left="425" w:hanging="425"/>
    </w:pPr>
    <w:rPr>
      <w:noProof/>
    </w:rPr>
  </w:style>
  <w:style w:type="paragraph" w:styleId="Obsah2">
    <w:name w:val="toc 2"/>
    <w:basedOn w:val="Normln"/>
    <w:uiPriority w:val="39"/>
    <w:rsid w:val="008F6F4D"/>
    <w:pPr>
      <w:tabs>
        <w:tab w:val="left" w:pos="567"/>
        <w:tab w:val="right" w:leader="dot" w:pos="9355"/>
      </w:tabs>
      <w:spacing w:before="40"/>
      <w:ind w:left="737" w:hanging="567"/>
    </w:pPr>
    <w:rPr>
      <w:noProof/>
    </w:rPr>
  </w:style>
  <w:style w:type="paragraph" w:styleId="Obsah3">
    <w:name w:val="toc 3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1191" w:hanging="851"/>
    </w:pPr>
    <w:rPr>
      <w:i/>
      <w:noProof/>
      <w:sz w:val="20"/>
    </w:rPr>
  </w:style>
  <w:style w:type="paragraph" w:styleId="Obsah4">
    <w:name w:val="toc 4"/>
    <w:basedOn w:val="Normln"/>
    <w:uiPriority w:val="39"/>
    <w:rsid w:val="008F6F4D"/>
    <w:pPr>
      <w:tabs>
        <w:tab w:val="left" w:pos="851"/>
        <w:tab w:val="right" w:leader="dot" w:pos="9355"/>
      </w:tabs>
      <w:spacing w:before="20"/>
      <w:ind w:left="510"/>
    </w:pPr>
    <w:rPr>
      <w:i/>
      <w:noProof/>
      <w:sz w:val="20"/>
    </w:rPr>
  </w:style>
  <w:style w:type="paragraph" w:styleId="Obsah5">
    <w:name w:val="toc 5"/>
    <w:basedOn w:val="Normln"/>
    <w:semiHidden/>
    <w:rPr>
      <w:i/>
    </w:rPr>
  </w:style>
  <w:style w:type="paragraph" w:styleId="Textpoznpodarou">
    <w:name w:val="footnote text"/>
    <w:basedOn w:val="Normln"/>
    <w:link w:val="TextpoznpodarouChar"/>
    <w:uiPriority w:val="99"/>
    <w:semiHidden/>
    <w:rsid w:val="001E79B3"/>
    <w:rPr>
      <w:sz w:val="20"/>
    </w:rPr>
  </w:style>
  <w:style w:type="paragraph" w:styleId="Textkomente">
    <w:name w:val="annotation text"/>
    <w:basedOn w:val="Normln"/>
    <w:link w:val="TextkomenteChar"/>
    <w:uiPriority w:val="99"/>
    <w:semiHidden/>
    <w:rsid w:val="003505E0"/>
    <w:pPr>
      <w:spacing w:before="60"/>
    </w:pPr>
  </w:style>
  <w:style w:type="paragraph" w:styleId="Hlavikarejstku">
    <w:name w:val="index heading"/>
    <w:basedOn w:val="Normln"/>
    <w:next w:val="Rejstk1"/>
    <w:semiHidden/>
    <w:pPr>
      <w:spacing w:line="480" w:lineRule="atLeast"/>
    </w:pPr>
    <w:rPr>
      <w:spacing w:val="-5"/>
      <w:sz w:val="28"/>
      <w:szCs w:val="28"/>
    </w:rPr>
  </w:style>
  <w:style w:type="paragraph" w:styleId="Titulek">
    <w:name w:val="caption"/>
    <w:basedOn w:val="Normln"/>
    <w:next w:val="Zkladntext"/>
    <w:qFormat/>
    <w:pPr>
      <w:spacing w:after="240"/>
      <w:contextualSpacing/>
      <w:jc w:val="center"/>
    </w:pPr>
    <w:rPr>
      <w:i/>
    </w:rPr>
  </w:style>
  <w:style w:type="paragraph" w:styleId="Seznamobrzk">
    <w:name w:val="table of figures"/>
    <w:basedOn w:val="Normln"/>
    <w:semiHidden/>
  </w:style>
  <w:style w:type="paragraph" w:styleId="Textvysvtlivek">
    <w:name w:val="endnote text"/>
    <w:basedOn w:val="Normln"/>
    <w:semiHidden/>
  </w:style>
  <w:style w:type="paragraph" w:styleId="Seznamcitac">
    <w:name w:val="table of authorities"/>
    <w:basedOn w:val="Normln"/>
    <w:semiHidden/>
    <w:pPr>
      <w:tabs>
        <w:tab w:val="right" w:leader="dot" w:pos="7560"/>
      </w:tabs>
    </w:pPr>
  </w:style>
  <w:style w:type="paragraph" w:styleId="Textmakra">
    <w:name w:val="macro"/>
    <w:basedOn w:val="Zkladntext"/>
    <w:semiHidden/>
    <w:rPr>
      <w:rFonts w:ascii="Courier New" w:hAnsi="Courier New" w:cs="Courier New"/>
    </w:rPr>
  </w:style>
  <w:style w:type="paragraph" w:styleId="Hlavikaobsahu">
    <w:name w:val="toa heading"/>
    <w:basedOn w:val="Normln"/>
    <w:next w:val="Seznamcitac"/>
    <w:semiHidden/>
    <w:pPr>
      <w:keepNext/>
      <w:spacing w:line="720" w:lineRule="atLeast"/>
    </w:pPr>
    <w:rPr>
      <w:caps/>
      <w:spacing w:val="-10"/>
      <w:kern w:val="28"/>
    </w:rPr>
  </w:style>
  <w:style w:type="paragraph" w:styleId="Seznamsodrkami">
    <w:name w:val="List Bullet"/>
    <w:basedOn w:val="Normln"/>
    <w:rsid w:val="00DC7F7C"/>
    <w:pPr>
      <w:numPr>
        <w:numId w:val="6"/>
      </w:numPr>
      <w:spacing w:before="60"/>
      <w:ind w:left="851" w:hanging="567"/>
      <w:jc w:val="left"/>
    </w:pPr>
  </w:style>
  <w:style w:type="paragraph" w:customStyle="1" w:styleId="Podnzevdokumentumal">
    <w:name w:val="Podnázev dokumentu malý"/>
    <w:basedOn w:val="Normln"/>
    <w:qFormat/>
    <w:rsid w:val="004E2C92"/>
    <w:pPr>
      <w:jc w:val="center"/>
    </w:pPr>
    <w:rPr>
      <w:caps/>
      <w:sz w:val="32"/>
      <w:szCs w:val="32"/>
    </w:rPr>
  </w:style>
  <w:style w:type="paragraph" w:styleId="Nzev">
    <w:name w:val="Title"/>
    <w:basedOn w:val="Normln"/>
    <w:next w:val="Normln"/>
    <w:qFormat/>
    <w:pPr>
      <w:keepNext/>
      <w:keepLines/>
      <w:spacing w:before="140"/>
      <w:jc w:val="center"/>
    </w:pPr>
    <w:rPr>
      <w:caps/>
      <w:spacing w:val="60"/>
      <w:kern w:val="20"/>
      <w:sz w:val="44"/>
      <w:szCs w:val="44"/>
    </w:rPr>
  </w:style>
  <w:style w:type="character" w:customStyle="1" w:styleId="BodyTextChar">
    <w:name w:val="Body Text Char"/>
    <w:basedOn w:val="Standardnpsmoodstavce"/>
  </w:style>
  <w:style w:type="character" w:customStyle="1" w:styleId="BlockQuotationChar">
    <w:name w:val="Block Quotation Char"/>
    <w:basedOn w:val="Standardnpsmoodstavce"/>
    <w:link w:val="Citace"/>
  </w:style>
  <w:style w:type="paragraph" w:customStyle="1" w:styleId="Citace">
    <w:name w:val="Citace"/>
    <w:basedOn w:val="Zkladntext"/>
    <w:link w:val="BlockQuotationChar"/>
    <w:pPr>
      <w:keepLines/>
      <w:pBdr>
        <w:top w:val="single" w:sz="6" w:space="14" w:color="808080"/>
        <w:left w:val="single" w:sz="6" w:space="14" w:color="808080"/>
        <w:bottom w:val="single" w:sz="6" w:space="14" w:color="808080"/>
        <w:right w:val="single" w:sz="6" w:space="14" w:color="808080"/>
      </w:pBdr>
      <w:ind w:left="720" w:right="720" w:firstLine="0"/>
    </w:pPr>
    <w:rPr>
      <w:i/>
      <w:lang w:bidi="cs-CZ"/>
    </w:rPr>
  </w:style>
  <w:style w:type="paragraph" w:customStyle="1" w:styleId="Podnzevdokumentu">
    <w:name w:val="Podnázev dokumentu"/>
    <w:basedOn w:val="Nzevdokumentu"/>
    <w:next w:val="Zkladntext"/>
    <w:rsid w:val="004E2C92"/>
    <w:pPr>
      <w:spacing w:line="440" w:lineRule="atLeast"/>
    </w:pPr>
    <w:rPr>
      <w:color w:val="auto"/>
      <w:spacing w:val="30"/>
      <w:sz w:val="40"/>
      <w:szCs w:val="40"/>
    </w:rPr>
  </w:style>
  <w:style w:type="paragraph" w:customStyle="1" w:styleId="Nzevdokumentu">
    <w:name w:val="Název dokumentu"/>
    <w:basedOn w:val="Normln"/>
    <w:next w:val="Podnzevdokumentu"/>
    <w:rsid w:val="00C66B4D"/>
    <w:pPr>
      <w:keepNext/>
      <w:keepLines/>
      <w:jc w:val="center"/>
    </w:pPr>
    <w:rPr>
      <w:b/>
      <w:smallCaps/>
      <w:color w:val="365F91" w:themeColor="accent1" w:themeShade="BF"/>
      <w:spacing w:val="65"/>
      <w:kern w:val="20"/>
      <w:sz w:val="64"/>
      <w:szCs w:val="64"/>
      <w:lang w:bidi="cs-CZ"/>
    </w:rPr>
  </w:style>
  <w:style w:type="paragraph" w:customStyle="1" w:styleId="Zhlavsloupc">
    <w:name w:val="Záhlaví sloupců"/>
    <w:basedOn w:val="Normln"/>
    <w:pPr>
      <w:keepNext/>
      <w:spacing w:before="80"/>
      <w:jc w:val="center"/>
    </w:pPr>
    <w:rPr>
      <w:caps/>
      <w:sz w:val="14"/>
      <w:szCs w:val="14"/>
      <w:lang w:bidi="cs-CZ"/>
    </w:rPr>
  </w:style>
  <w:style w:type="paragraph" w:customStyle="1" w:styleId="Nzevspolenosti">
    <w:name w:val="Název společnosti"/>
    <w:basedOn w:val="Zkladntext"/>
    <w:pPr>
      <w:keepLines/>
      <w:framePr w:w="8640" w:h="1440" w:wrap="notBeside" w:vAnchor="page" w:hAnchor="margin" w:xAlign="center" w:y="889"/>
      <w:spacing w:after="40"/>
      <w:ind w:firstLine="0"/>
      <w:jc w:val="center"/>
    </w:pPr>
    <w:rPr>
      <w:caps/>
      <w:spacing w:val="75"/>
      <w:kern w:val="18"/>
      <w:lang w:bidi="cs-CZ"/>
    </w:rPr>
  </w:style>
  <w:style w:type="paragraph" w:customStyle="1" w:styleId="Popiskydk">
    <w:name w:val="Popisky řádků"/>
    <w:basedOn w:val="Normln"/>
    <w:pPr>
      <w:keepNext/>
      <w:spacing w:before="40"/>
    </w:pPr>
    <w:rPr>
      <w:sz w:val="18"/>
      <w:szCs w:val="18"/>
      <w:lang w:bidi="cs-CZ"/>
    </w:rPr>
  </w:style>
  <w:style w:type="paragraph" w:customStyle="1" w:styleId="Procenta">
    <w:name w:val="Procenta"/>
    <w:basedOn w:val="Normln"/>
    <w:pPr>
      <w:spacing w:before="40"/>
      <w:jc w:val="center"/>
    </w:pPr>
    <w:rPr>
      <w:sz w:val="18"/>
      <w:szCs w:val="18"/>
      <w:lang w:bidi="cs-CZ"/>
    </w:rPr>
  </w:style>
  <w:style w:type="character" w:customStyle="1" w:styleId="NumberedListChar">
    <w:name w:val="Numbered List Char"/>
    <w:basedOn w:val="Standardnpsmoodstavce"/>
    <w:link w:val="slovanseznam1"/>
    <w:rPr>
      <w:lang w:bidi="cs-CZ"/>
    </w:rPr>
  </w:style>
  <w:style w:type="paragraph" w:customStyle="1" w:styleId="slovanseznam1">
    <w:name w:val="Číslovaný seznam1"/>
    <w:basedOn w:val="Normln"/>
    <w:link w:val="NumberedListChar"/>
    <w:pPr>
      <w:numPr>
        <w:numId w:val="1"/>
      </w:numPr>
      <w:spacing w:after="240" w:line="312" w:lineRule="auto"/>
      <w:contextualSpacing/>
    </w:pPr>
    <w:rPr>
      <w:lang w:bidi="cs-CZ"/>
    </w:rPr>
  </w:style>
  <w:style w:type="character" w:customStyle="1" w:styleId="NumberedListBoldChar">
    <w:name w:val="Numbered List Bold Char"/>
    <w:basedOn w:val="Standardnpsmoodstavce"/>
    <w:link w:val="slovanseznamtun"/>
    <w:rPr>
      <w:b/>
      <w:bCs/>
      <w:lang w:bidi="cs-CZ"/>
    </w:rPr>
  </w:style>
  <w:style w:type="paragraph" w:customStyle="1" w:styleId="slovanseznamtun">
    <w:name w:val="Číslovaný seznam – tučný"/>
    <w:basedOn w:val="slovanseznam1"/>
    <w:link w:val="NumberedListBoldChar"/>
    <w:rPr>
      <w:b/>
      <w:bCs/>
    </w:rPr>
  </w:style>
  <w:style w:type="paragraph" w:customStyle="1" w:styleId="dkovn">
    <w:name w:val="Řádkování"/>
    <w:basedOn w:val="Normln"/>
    <w:rPr>
      <w:rFonts w:ascii="Verdana" w:hAnsi="Verdana" w:cs="Verdana"/>
      <w:sz w:val="12"/>
      <w:szCs w:val="12"/>
      <w:lang w:bidi="cs-CZ"/>
    </w:rPr>
  </w:style>
  <w:style w:type="character" w:styleId="Znakapoznpodarou">
    <w:name w:val="footnote reference"/>
    <w:uiPriority w:val="99"/>
    <w:semiHidden/>
    <w:rPr>
      <w:vertAlign w:val="superscript"/>
    </w:rPr>
  </w:style>
  <w:style w:type="character" w:styleId="Odkaznakoment">
    <w:name w:val="annotation reference"/>
    <w:semiHidden/>
    <w:rPr>
      <w:sz w:val="16"/>
    </w:rPr>
  </w:style>
  <w:style w:type="character" w:styleId="slostrnky">
    <w:name w:val="page number"/>
    <w:rPr>
      <w:sz w:val="24"/>
    </w:rPr>
  </w:style>
  <w:style w:type="character" w:styleId="Odkaznavysvtlivky">
    <w:name w:val="endnote reference"/>
    <w:semiHidden/>
    <w:rPr>
      <w:vertAlign w:val="superscript"/>
    </w:rPr>
  </w:style>
  <w:style w:type="character" w:customStyle="1" w:styleId="ZkladntextChar">
    <w:name w:val="Základní text Char"/>
    <w:basedOn w:val="Standardnpsmoodstavce"/>
    <w:link w:val="Zkladntex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BlockQuotation">
    <w:name w:val="Block Quotation"/>
    <w:basedOn w:val="Normln"/>
    <w:link w:val="Znakcitace"/>
  </w:style>
  <w:style w:type="character" w:customStyle="1" w:styleId="Znakcitace">
    <w:name w:val="Znak citace"/>
    <w:basedOn w:val="Standardnpsmoodstavce"/>
    <w:link w:val="BlockQuotation"/>
    <w:locked/>
    <w:rPr>
      <w:rFonts w:ascii="Garamond" w:hAnsi="Garamond" w:hint="default"/>
      <w:i/>
      <w:iCs w:val="0"/>
      <w:sz w:val="22"/>
      <w:lang w:val="cs-CZ" w:eastAsia="cs-CZ" w:bidi="cs-CZ"/>
    </w:rPr>
  </w:style>
  <w:style w:type="character" w:customStyle="1" w:styleId="Hlavnzvraznn">
    <w:name w:val="Hlavní zvýraznění"/>
    <w:rPr>
      <w:caps/>
      <w:sz w:val="18"/>
      <w:lang w:val="cs-CZ" w:eastAsia="cs-CZ" w:bidi="cs-CZ"/>
    </w:rPr>
  </w:style>
  <w:style w:type="paragraph" w:customStyle="1" w:styleId="NumberedList">
    <w:name w:val="Numbered List"/>
    <w:basedOn w:val="Normln"/>
    <w:link w:val="Znakslovanhoseznamu"/>
  </w:style>
  <w:style w:type="character" w:customStyle="1" w:styleId="Znakslovanhoseznamu">
    <w:name w:val="Znak číslovaného seznamu"/>
    <w:basedOn w:val="Standardnpsmoodstavce"/>
    <w:link w:val="NumberedList"/>
    <w:locked/>
    <w:rPr>
      <w:rFonts w:ascii="Garamond" w:hAnsi="Garamond" w:hint="default"/>
      <w:sz w:val="22"/>
      <w:lang w:val="cs-CZ" w:eastAsia="cs-CZ" w:bidi="cs-CZ"/>
    </w:rPr>
  </w:style>
  <w:style w:type="paragraph" w:customStyle="1" w:styleId="NumberedListBold">
    <w:name w:val="Numbered List Bold"/>
    <w:basedOn w:val="Normln"/>
    <w:link w:val="Znakslovanhoseznamutun"/>
  </w:style>
  <w:style w:type="character" w:customStyle="1" w:styleId="Znakslovanhoseznamutun">
    <w:name w:val="Znak číslovaného seznamu – tučný"/>
    <w:basedOn w:val="Znakslovanhoseznamu"/>
    <w:link w:val="NumberedListBold"/>
    <w:locked/>
    <w:rPr>
      <w:rFonts w:ascii="Garamond" w:hAnsi="Garamond" w:hint="default"/>
      <w:b/>
      <w:bCs/>
      <w:sz w:val="22"/>
      <w:lang w:val="cs-CZ" w:eastAsia="cs-CZ" w:bidi="cs-CZ"/>
    </w:rPr>
  </w:style>
  <w:style w:type="table" w:customStyle="1" w:styleId="Normlntabulka1">
    <w:name w:val="Normální tabulka1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Zhlav">
    <w:name w:val="header"/>
    <w:basedOn w:val="Normln"/>
    <w:rsid w:val="00F04C72"/>
    <w:pPr>
      <w:tabs>
        <w:tab w:val="center" w:pos="4320"/>
        <w:tab w:val="right" w:pos="8640"/>
      </w:tabs>
    </w:pPr>
    <w:rPr>
      <w:sz w:val="20"/>
    </w:rPr>
  </w:style>
  <w:style w:type="paragraph" w:styleId="Zpat">
    <w:name w:val="footer"/>
    <w:basedOn w:val="Normln"/>
    <w:link w:val="ZpatChar"/>
    <w:uiPriority w:val="99"/>
    <w:rsid w:val="0059789D"/>
    <w:pPr>
      <w:tabs>
        <w:tab w:val="center" w:pos="4320"/>
        <w:tab w:val="right" w:pos="8640"/>
      </w:tabs>
    </w:pPr>
    <w:rPr>
      <w:sz w:val="20"/>
    </w:rPr>
  </w:style>
  <w:style w:type="paragraph" w:styleId="Odstavecseseznamem">
    <w:name w:val="List Paragraph"/>
    <w:basedOn w:val="Normln"/>
    <w:link w:val="OdstavecseseznamemChar"/>
    <w:uiPriority w:val="34"/>
    <w:qFormat/>
    <w:rsid w:val="005445FD"/>
    <w:pPr>
      <w:ind w:left="720"/>
      <w:contextualSpacing/>
    </w:pPr>
  </w:style>
  <w:style w:type="paragraph" w:styleId="Pedmtkomente">
    <w:name w:val="annotation subject"/>
    <w:basedOn w:val="Textkomente"/>
    <w:next w:val="Textkomente"/>
    <w:link w:val="PedmtkomenteChar"/>
    <w:rsid w:val="00C45433"/>
    <w:rPr>
      <w:b/>
      <w:bCs/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3505E0"/>
  </w:style>
  <w:style w:type="character" w:customStyle="1" w:styleId="PedmtkomenteChar">
    <w:name w:val="Předmět komentáře Char"/>
    <w:basedOn w:val="TextkomenteChar"/>
    <w:link w:val="Pedmtkomente"/>
    <w:rsid w:val="00C45433"/>
    <w:rPr>
      <w:rFonts w:ascii="Garamond" w:hAnsi="Garamond" w:cs="Garamond"/>
      <w:b/>
      <w:bCs/>
      <w:sz w:val="22"/>
      <w:szCs w:val="22"/>
    </w:rPr>
  </w:style>
  <w:style w:type="paragraph" w:styleId="Textbubliny">
    <w:name w:val="Balloon Text"/>
    <w:basedOn w:val="Normln"/>
    <w:link w:val="TextbublinyChar"/>
    <w:rsid w:val="00C45433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C45433"/>
    <w:rPr>
      <w:rFonts w:ascii="Tahoma" w:hAnsi="Tahoma" w:cs="Tahoma"/>
      <w:sz w:val="16"/>
      <w:szCs w:val="16"/>
    </w:rPr>
  </w:style>
  <w:style w:type="paragraph" w:styleId="Nadpisobsahu">
    <w:name w:val="TOC Heading"/>
    <w:basedOn w:val="Nadpis1"/>
    <w:next w:val="Normln"/>
    <w:uiPriority w:val="39"/>
    <w:unhideWhenUsed/>
    <w:qFormat/>
    <w:rsid w:val="00985505"/>
    <w:pPr>
      <w:numPr>
        <w:numId w:val="0"/>
      </w:numPr>
      <w:pBdr>
        <w:top w:val="none" w:sz="0" w:space="0" w:color="auto"/>
        <w:bottom w:val="none" w:sz="0" w:space="0" w:color="auto"/>
      </w:pBdr>
      <w:spacing w:before="120" w:line="276" w:lineRule="auto"/>
      <w:jc w:val="left"/>
      <w:outlineLvl w:val="9"/>
    </w:pPr>
    <w:rPr>
      <w:rFonts w:eastAsiaTheme="majorEastAsia" w:cstheme="majorBidi"/>
      <w:bCs/>
      <w:spacing w:val="0"/>
      <w:szCs w:val="28"/>
    </w:rPr>
  </w:style>
  <w:style w:type="character" w:styleId="Hypertextovodkaz">
    <w:name w:val="Hyperlink"/>
    <w:basedOn w:val="Standardnpsmoodstavce"/>
    <w:uiPriority w:val="99"/>
    <w:unhideWhenUsed/>
    <w:rsid w:val="006F7858"/>
    <w:rPr>
      <w:color w:val="0000FF" w:themeColor="hyperlink"/>
      <w:u w:val="single"/>
    </w:rPr>
  </w:style>
  <w:style w:type="character" w:customStyle="1" w:styleId="ZpatChar">
    <w:name w:val="Zápatí Char"/>
    <w:basedOn w:val="Standardnpsmoodstavce"/>
    <w:link w:val="Zpat"/>
    <w:uiPriority w:val="99"/>
    <w:rsid w:val="0059789D"/>
    <w:rPr>
      <w:rFonts w:ascii="Garamond" w:hAnsi="Garamond" w:cs="Garamond"/>
      <w:szCs w:val="22"/>
    </w:rPr>
  </w:style>
  <w:style w:type="character" w:styleId="Zstupntext">
    <w:name w:val="Placeholder Text"/>
    <w:basedOn w:val="Standardnpsmoodstavce"/>
    <w:uiPriority w:val="99"/>
    <w:semiHidden/>
    <w:rsid w:val="00C20BF0"/>
    <w:rPr>
      <w:color w:val="808080"/>
    </w:rPr>
  </w:style>
  <w:style w:type="table" w:styleId="Mkatabulky">
    <w:name w:val="Table Grid"/>
    <w:basedOn w:val="Normlntabulka"/>
    <w:uiPriority w:val="39"/>
    <w:rsid w:val="008A686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1">
    <w:name w:val="Tabulka s mřížkou 4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B03079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Tabulkasmkou4zvraznn11">
    <w:name w:val="Tabulka s mřížkou 4 – zvýraznění 11"/>
    <w:basedOn w:val="Normlntabulka"/>
    <w:uiPriority w:val="49"/>
    <w:rsid w:val="00B0307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Copyrignt">
    <w:name w:val="Copyrignt"/>
    <w:basedOn w:val="Zpat"/>
    <w:link w:val="CopyrigntChar"/>
    <w:qFormat/>
    <w:rsid w:val="004065D5"/>
    <w:pPr>
      <w:tabs>
        <w:tab w:val="clear" w:pos="4320"/>
        <w:tab w:val="clear" w:pos="8640"/>
        <w:tab w:val="center" w:pos="5103"/>
        <w:tab w:val="right" w:pos="9498"/>
      </w:tabs>
      <w:spacing w:before="0"/>
      <w:jc w:val="center"/>
    </w:pPr>
    <w:rPr>
      <w:noProof/>
      <w:sz w:val="18"/>
    </w:rPr>
  </w:style>
  <w:style w:type="character" w:customStyle="1" w:styleId="CopyrigntChar">
    <w:name w:val="Copyrignt Char"/>
    <w:basedOn w:val="ZpatChar"/>
    <w:link w:val="Copyrignt"/>
    <w:rsid w:val="004065D5"/>
    <w:rPr>
      <w:rFonts w:ascii="Garamond" w:hAnsi="Garamond" w:cs="Garamond"/>
      <w:noProof/>
      <w:sz w:val="18"/>
      <w:szCs w:val="22"/>
    </w:rPr>
  </w:style>
  <w:style w:type="paragraph" w:customStyle="1" w:styleId="Dvrnostinformac">
    <w:name w:val="Důvěrnost informací"/>
    <w:basedOn w:val="Normln"/>
    <w:qFormat/>
    <w:rsid w:val="004065D5"/>
    <w:pPr>
      <w:spacing w:before="0"/>
    </w:pPr>
    <w:rPr>
      <w:i/>
    </w:rPr>
  </w:style>
  <w:style w:type="character" w:customStyle="1" w:styleId="Nadpis1Char">
    <w:name w:val="Nadpis 1 Char"/>
    <w:basedOn w:val="Standardnpsmoodstavce"/>
    <w:link w:val="Nadpis1"/>
    <w:rsid w:val="006A0842"/>
    <w:rPr>
      <w:b/>
      <w:smallCaps/>
      <w:spacing w:val="20"/>
      <w:sz w:val="36"/>
      <w:szCs w:val="18"/>
    </w:rPr>
  </w:style>
  <w:style w:type="character" w:customStyle="1" w:styleId="Nadpis2Char">
    <w:name w:val="Nadpis 2 Char"/>
    <w:basedOn w:val="Standardnpsmoodstavce"/>
    <w:link w:val="Nadpis2"/>
    <w:rsid w:val="006A0842"/>
    <w:rPr>
      <w:b/>
      <w:smallCaps/>
      <w:color w:val="244061" w:themeColor="accent1" w:themeShade="80"/>
      <w:spacing w:val="10"/>
      <w:sz w:val="32"/>
      <w:szCs w:val="18"/>
    </w:rPr>
  </w:style>
  <w:style w:type="paragraph" w:styleId="Seznamsodrkami2">
    <w:name w:val="List Bullet 2"/>
    <w:basedOn w:val="Normln"/>
    <w:uiPriority w:val="99"/>
    <w:unhideWhenUsed/>
    <w:rsid w:val="009649FA"/>
    <w:pPr>
      <w:tabs>
        <w:tab w:val="num" w:pos="643"/>
      </w:tabs>
      <w:spacing w:before="0" w:after="200" w:line="276" w:lineRule="auto"/>
      <w:ind w:left="643" w:hanging="360"/>
      <w:contextualSpacing/>
      <w:jc w:val="left"/>
    </w:pPr>
    <w:rPr>
      <w:rFonts w:asciiTheme="minorHAnsi" w:eastAsiaTheme="minorHAnsi" w:hAnsiTheme="minorHAnsi" w:cstheme="minorBidi"/>
      <w:lang w:eastAsia="en-US"/>
    </w:rPr>
  </w:style>
  <w:style w:type="paragraph" w:styleId="Seznamsodrkami3">
    <w:name w:val="List Bullet 3"/>
    <w:basedOn w:val="Normln"/>
    <w:unhideWhenUsed/>
    <w:rsid w:val="008957A4"/>
    <w:pPr>
      <w:numPr>
        <w:numId w:val="3"/>
      </w:numPr>
      <w:spacing w:before="0"/>
      <w:contextualSpacing/>
    </w:pPr>
  </w:style>
  <w:style w:type="character" w:customStyle="1" w:styleId="TextpoznpodarouChar">
    <w:name w:val="Text pozn. pod čarou Char"/>
    <w:link w:val="Textpoznpodarou"/>
    <w:uiPriority w:val="99"/>
    <w:semiHidden/>
    <w:rsid w:val="00CB001C"/>
    <w:rPr>
      <w:sz w:val="20"/>
    </w:rPr>
  </w:style>
  <w:style w:type="character" w:styleId="KdHTML">
    <w:name w:val="HTML Code"/>
    <w:basedOn w:val="Standardnpsmoodstavce"/>
    <w:unhideWhenUsed/>
    <w:qFormat/>
    <w:rsid w:val="008257C5"/>
    <w:rPr>
      <w:rFonts w:ascii="Consolas" w:hAnsi="Consolas"/>
      <w:sz w:val="20"/>
      <w:szCs w:val="20"/>
    </w:rPr>
  </w:style>
  <w:style w:type="paragraph" w:styleId="Revize">
    <w:name w:val="Revision"/>
    <w:hidden/>
    <w:uiPriority w:val="99"/>
    <w:semiHidden/>
    <w:rsid w:val="00D3747C"/>
  </w:style>
  <w:style w:type="character" w:styleId="Sledovanodkaz">
    <w:name w:val="FollowedHyperlink"/>
    <w:basedOn w:val="Standardnpsmoodstavce"/>
    <w:semiHidden/>
    <w:unhideWhenUsed/>
    <w:rsid w:val="003C3C71"/>
    <w:rPr>
      <w:color w:val="800080" w:themeColor="followedHyperlink"/>
      <w:u w:val="single"/>
    </w:rPr>
  </w:style>
  <w:style w:type="paragraph" w:customStyle="1" w:styleId="Default">
    <w:name w:val="Default"/>
    <w:rsid w:val="00DC6FB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654FBB"/>
    <w:rPr>
      <w:color w:val="808080"/>
      <w:shd w:val="clear" w:color="auto" w:fill="E6E6E6"/>
    </w:rPr>
  </w:style>
  <w:style w:type="paragraph" w:customStyle="1" w:styleId="odstaveclnku">
    <w:name w:val="odstavec článku"/>
    <w:basedOn w:val="Normln"/>
    <w:rsid w:val="00D63D7B"/>
    <w:pPr>
      <w:numPr>
        <w:numId w:val="9"/>
      </w:numPr>
      <w:suppressAutoHyphens/>
    </w:pPr>
    <w:rPr>
      <w:rFonts w:ascii="Times New Roman" w:hAnsi="Times New Roman"/>
      <w:sz w:val="20"/>
      <w:szCs w:val="20"/>
      <w:lang w:eastAsia="zh-CN"/>
    </w:rPr>
  </w:style>
  <w:style w:type="paragraph" w:styleId="Normlnweb">
    <w:name w:val="Normal (Web)"/>
    <w:basedOn w:val="Normln"/>
    <w:uiPriority w:val="99"/>
    <w:unhideWhenUsed/>
    <w:rsid w:val="006D74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6D10DB"/>
    <w:rPr>
      <w:color w:val="808080"/>
      <w:shd w:val="clear" w:color="auto" w:fill="E6E6E6"/>
    </w:rPr>
  </w:style>
  <w:style w:type="character" w:customStyle="1" w:styleId="Nevyeenzmnka3">
    <w:name w:val="Nevyřešená zmínka3"/>
    <w:basedOn w:val="Standardnpsmoodstavce"/>
    <w:uiPriority w:val="99"/>
    <w:semiHidden/>
    <w:unhideWhenUsed/>
    <w:rsid w:val="0012030F"/>
    <w:rPr>
      <w:color w:val="605E5C"/>
      <w:shd w:val="clear" w:color="auto" w:fill="E1DFDD"/>
    </w:rPr>
  </w:style>
  <w:style w:type="character" w:customStyle="1" w:styleId="fontstyle01">
    <w:name w:val="fontstyle01"/>
    <w:basedOn w:val="Standardnpsmoodstavce"/>
    <w:rsid w:val="00075C39"/>
    <w:rPr>
      <w:rFonts w:ascii="Arial" w:hAnsi="Arial" w:cs="Arial" w:hint="default"/>
      <w:b/>
      <w:bCs/>
      <w:i w:val="0"/>
      <w:iCs w:val="0"/>
      <w:color w:val="000000"/>
      <w:sz w:val="20"/>
      <w:szCs w:val="20"/>
    </w:rPr>
  </w:style>
  <w:style w:type="character" w:customStyle="1" w:styleId="fontstyle21">
    <w:name w:val="fontstyle21"/>
    <w:basedOn w:val="Standardnpsmoodstavce"/>
    <w:rsid w:val="00075C39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Poadavekdonabdky">
    <w:name w:val="Požadavek do nabídky"/>
    <w:basedOn w:val="Normln"/>
    <w:qFormat/>
    <w:rsid w:val="00586F66"/>
    <w:pPr>
      <w:pBdr>
        <w:top w:val="single" w:sz="2" w:space="1" w:color="BFBFBF" w:themeColor="background1" w:themeShade="BF"/>
        <w:left w:val="single" w:sz="2" w:space="4" w:color="BFBFBF" w:themeColor="background1" w:themeShade="BF"/>
        <w:bottom w:val="single" w:sz="2" w:space="1" w:color="BFBFBF" w:themeColor="background1" w:themeShade="BF"/>
        <w:right w:val="single" w:sz="2" w:space="4" w:color="BFBFBF" w:themeColor="background1" w:themeShade="BF"/>
      </w:pBdr>
      <w:shd w:val="clear" w:color="auto" w:fill="D9D9D9" w:themeFill="background1" w:themeFillShade="D9"/>
    </w:pPr>
    <w:rPr>
      <w:i/>
      <w:iCs/>
    </w:rPr>
  </w:style>
  <w:style w:type="character" w:customStyle="1" w:styleId="Nadpis4Char">
    <w:name w:val="Nadpis 4 Char"/>
    <w:basedOn w:val="Standardnpsmoodstavce"/>
    <w:link w:val="Nadpis4"/>
    <w:rsid w:val="00C4323C"/>
    <w:rPr>
      <w:b/>
      <w:i/>
      <w:spacing w:val="5"/>
      <w:kern w:val="20"/>
      <w:sz w:val="24"/>
      <w:szCs w:val="24"/>
    </w:rPr>
  </w:style>
  <w:style w:type="character" w:customStyle="1" w:styleId="OdstavecseseznamemChar">
    <w:name w:val="Odstavec se seznamem Char"/>
    <w:link w:val="Odstavecseseznamem"/>
    <w:uiPriority w:val="34"/>
    <w:rsid w:val="00E6369E"/>
  </w:style>
  <w:style w:type="table" w:styleId="Svtlmkatabulky">
    <w:name w:val="Grid Table Light"/>
    <w:basedOn w:val="Normlntabulka"/>
    <w:uiPriority w:val="40"/>
    <w:rsid w:val="00DE350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Pedmtdokumentu">
    <w:name w:val="Předmět dokumentu"/>
    <w:basedOn w:val="Normln"/>
    <w:next w:val="Normln"/>
    <w:qFormat/>
    <w:rsid w:val="000977A5"/>
    <w:pPr>
      <w:keepNext/>
      <w:keepLines/>
      <w:ind w:left="1701" w:right="1701"/>
      <w:jc w:val="center"/>
    </w:pPr>
    <w:rPr>
      <w:b/>
      <w:smallCaps/>
      <w:color w:val="365F91" w:themeColor="accent1" w:themeShade="BF"/>
      <w:spacing w:val="65"/>
      <w:kern w:val="20"/>
      <w:sz w:val="48"/>
      <w:szCs w:val="64"/>
      <w:lang w:bidi="cs-CZ"/>
    </w:rPr>
  </w:style>
  <w:style w:type="character" w:styleId="Nevyeenzmnka">
    <w:name w:val="Unresolved Mention"/>
    <w:basedOn w:val="Standardnpsmoodstavce"/>
    <w:uiPriority w:val="99"/>
    <w:semiHidden/>
    <w:unhideWhenUsed/>
    <w:rsid w:val="003217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65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34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6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5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4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8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76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2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37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5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7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54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62640">
              <w:marLeft w:val="240"/>
              <w:marRight w:val="240"/>
              <w:marTop w:val="18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5791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8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3162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45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8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1082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4825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7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1068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tf-8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hyperlink" Target="https://dotace.kr-jihomoravsky.cz/" TargetMode="External"/><Relationship Id="rId17" Type="http://schemas.openxmlformats.org/officeDocument/2006/relationships/image" Target="media/image6.pn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footer" Target="footer2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ilan\AppData\Roaming\Microsoft\&#352;ablony\Business%20report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7AB0C8B8AABA045B63C4854212350F2" ma:contentTypeVersion="5" ma:contentTypeDescription="Vytvoří nový dokument" ma:contentTypeScope="" ma:versionID="7532f70bbd20849f6164cd5aac53e7ec">
  <xsd:schema xmlns:xsd="http://www.w3.org/2001/XMLSchema" xmlns:xs="http://www.w3.org/2001/XMLSchema" xmlns:p="http://schemas.microsoft.com/office/2006/metadata/properties" xmlns:ns2="ea37ee45-db15-4053-8188-3a69d0e48044" targetNamespace="http://schemas.microsoft.com/office/2006/metadata/properties" ma:root="true" ma:fieldsID="3d09f3f762bd6c0742c10f262ba37ec6" ns2:_="">
    <xsd:import namespace="ea37ee45-db15-4053-8188-3a69d0e4804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37ee45-db15-4053-8188-3a69d0e480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LengthInSeconds" ma:index="1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3B4D7ED-9267-471D-A3AE-5F145B0C480B}">
  <ds:schemaRefs>
    <ds:schemaRef ds:uri="http://purl.org/dc/elements/1.1/"/>
    <ds:schemaRef ds:uri="http://schemas.microsoft.com/office/2006/metadata/properties"/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infopath/2007/PartnerControls"/>
    <ds:schemaRef ds:uri="ea37ee45-db15-4053-8188-3a69d0e48044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E6E55DBD-DF9E-4F9F-857C-CE978D1D585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4EBAE3C-3970-4D52-AB8B-9B74A73ABBD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93609FA4-9EDA-42C7-8C37-9634FD1CD5D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37ee45-db15-4053-8188-3a69d0e480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Business report</Template>
  <TotalTime>174</TotalTime>
  <Pages>9</Pages>
  <Words>616</Words>
  <Characters>3997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Současný dotační portál</vt:lpstr>
    </vt:vector>
  </TitlesOfParts>
  <Company>Jihomoravský kraj</Company>
  <LinksUpToDate>false</LinksUpToDate>
  <CharactersWithSpaces>4604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Současný dotační portál</dc:title>
  <dc:subject>Dotační systém</dc:subject>
  <dc:creator>Brabec Milan</dc:creator>
  <cp:keywords>17</cp:keywords>
  <cp:lastModifiedBy>Dvořák Marek</cp:lastModifiedBy>
  <cp:revision>68</cp:revision>
  <cp:lastPrinted>2019-10-04T20:21:00Z</cp:lastPrinted>
  <dcterms:created xsi:type="dcterms:W3CDTF">2021-05-21T14:14:00Z</dcterms:created>
  <dcterms:modified xsi:type="dcterms:W3CDTF">2022-07-27T07:00:00Z</dcterms:modified>
  <cp:category>Sperling, s.r.o.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TC010178171029</vt:lpwstr>
  </property>
  <property fmtid="{D5CDD505-2E9C-101B-9397-08002B2CF9AE}" pid="3" name="ContentTypeId">
    <vt:lpwstr>0x010100A7AB0C8B8AABA045B63C4854212350F2</vt:lpwstr>
  </property>
  <property fmtid="{D5CDD505-2E9C-101B-9397-08002B2CF9AE}" pid="4" name="MSIP_Label_690ebb53-23a2-471a-9c6e-17bd0d11311e_Enabled">
    <vt:lpwstr>true</vt:lpwstr>
  </property>
  <property fmtid="{D5CDD505-2E9C-101B-9397-08002B2CF9AE}" pid="5" name="MSIP_Label_690ebb53-23a2-471a-9c6e-17bd0d11311e_SetDate">
    <vt:lpwstr>2021-03-19T11:08:27Z</vt:lpwstr>
  </property>
  <property fmtid="{D5CDD505-2E9C-101B-9397-08002B2CF9AE}" pid="6" name="MSIP_Label_690ebb53-23a2-471a-9c6e-17bd0d11311e_Method">
    <vt:lpwstr>Standard</vt:lpwstr>
  </property>
  <property fmtid="{D5CDD505-2E9C-101B-9397-08002B2CF9AE}" pid="7" name="MSIP_Label_690ebb53-23a2-471a-9c6e-17bd0d11311e_Name">
    <vt:lpwstr>690ebb53-23a2-471a-9c6e-17bd0d11311e</vt:lpwstr>
  </property>
  <property fmtid="{D5CDD505-2E9C-101B-9397-08002B2CF9AE}" pid="8" name="MSIP_Label_690ebb53-23a2-471a-9c6e-17bd0d11311e_SiteId">
    <vt:lpwstr>418bc066-1b00-4aad-ad98-9ead95bb26a9</vt:lpwstr>
  </property>
  <property fmtid="{D5CDD505-2E9C-101B-9397-08002B2CF9AE}" pid="9" name="MSIP_Label_690ebb53-23a2-471a-9c6e-17bd0d11311e_ActionId">
    <vt:lpwstr>6e36cbcd-2a5c-4a18-9980-0000b4333871</vt:lpwstr>
  </property>
  <property fmtid="{D5CDD505-2E9C-101B-9397-08002B2CF9AE}" pid="10" name="MSIP_Label_690ebb53-23a2-471a-9c6e-17bd0d11311e_ContentBits">
    <vt:lpwstr>0</vt:lpwstr>
  </property>
</Properties>
</file>