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C54832" w14:textId="406F7656" w:rsidR="004E2C92" w:rsidRDefault="004E2C92" w:rsidP="000977A5">
      <w:bookmarkStart w:id="0" w:name="_Hlk22914017"/>
    </w:p>
    <w:p w14:paraId="15A51B54" w14:textId="0C25F612" w:rsidR="005C2248" w:rsidRDefault="00FA0BDC" w:rsidP="000977A5">
      <w:r>
        <w:rPr>
          <w:noProof/>
        </w:rPr>
        <w:drawing>
          <wp:inline distT="0" distB="0" distL="0" distR="0" wp14:anchorId="02030303" wp14:editId="48973AA5">
            <wp:extent cx="5931535" cy="132270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88CB5" w14:textId="33246EC4" w:rsidR="007932C0" w:rsidRDefault="007932C0" w:rsidP="000977A5"/>
    <w:p w14:paraId="17BA1977" w14:textId="77777777" w:rsidR="004E2C92" w:rsidRDefault="004E2C92" w:rsidP="000977A5"/>
    <w:p w14:paraId="574A6F0A" w14:textId="5D92AC65" w:rsidR="00FA0BDC" w:rsidRDefault="00FA0BDC" w:rsidP="000977A5"/>
    <w:p w14:paraId="5EEC8FC2" w14:textId="77777777" w:rsidR="00FA0BDC" w:rsidRPr="00480B60" w:rsidRDefault="00FA0BDC" w:rsidP="000977A5"/>
    <w:p w14:paraId="7A1629FF" w14:textId="4F44A4CB" w:rsidR="00D84C5B" w:rsidRDefault="001F1963" w:rsidP="000977A5">
      <w:pPr>
        <w:pStyle w:val="Nzevdokumentu"/>
      </w:pPr>
      <w:r>
        <w:fldChar w:fldCharType="begin"/>
      </w:r>
      <w:r>
        <w:instrText xml:space="preserve"> </w:instrText>
      </w:r>
      <w:r w:rsidR="00474C34">
        <w:instrText xml:space="preserve">Title </w:instrText>
      </w:r>
      <w:r>
        <w:instrText xml:space="preserve">\* MERGEFORMAT </w:instrText>
      </w:r>
      <w:r>
        <w:fldChar w:fldCharType="separate"/>
      </w:r>
      <w:r w:rsidR="00C66B4D">
        <w:t>Současný dotační portál</w:t>
      </w:r>
      <w:r>
        <w:fldChar w:fldCharType="end"/>
      </w:r>
    </w:p>
    <w:p w14:paraId="29B73D2D" w14:textId="702533F4" w:rsidR="00FF687E" w:rsidRDefault="00FF687E" w:rsidP="000977A5">
      <w:pPr>
        <w:rPr>
          <w:lang w:bidi="cs-CZ"/>
        </w:rPr>
      </w:pPr>
    </w:p>
    <w:p w14:paraId="5E46F8F9" w14:textId="596FAFEA" w:rsidR="004E2C92" w:rsidRDefault="004E2C92" w:rsidP="000977A5">
      <w:pPr>
        <w:rPr>
          <w:lang w:bidi="cs-CZ"/>
        </w:rPr>
      </w:pPr>
    </w:p>
    <w:p w14:paraId="2CBC7B00" w14:textId="55C7846B" w:rsidR="004E2C92" w:rsidRDefault="004E2C92" w:rsidP="000977A5">
      <w:pPr>
        <w:rPr>
          <w:lang w:bidi="cs-CZ"/>
        </w:rPr>
      </w:pPr>
    </w:p>
    <w:p w14:paraId="622FD968" w14:textId="77777777" w:rsidR="004E2C92" w:rsidRDefault="004E2C92" w:rsidP="000977A5">
      <w:pPr>
        <w:rPr>
          <w:lang w:bidi="cs-CZ"/>
        </w:rPr>
      </w:pPr>
    </w:p>
    <w:p w14:paraId="61193262" w14:textId="4FE50B13" w:rsidR="004E2C92" w:rsidRDefault="004E2C92" w:rsidP="000977A5">
      <w:pPr>
        <w:rPr>
          <w:lang w:bidi="cs-CZ"/>
        </w:rPr>
      </w:pPr>
    </w:p>
    <w:p w14:paraId="20E6A861" w14:textId="77777777" w:rsidR="004E2C92" w:rsidRDefault="004E2C92" w:rsidP="000977A5">
      <w:pPr>
        <w:rPr>
          <w:lang w:bidi="cs-CZ"/>
        </w:rPr>
      </w:pPr>
    </w:p>
    <w:p w14:paraId="1137D1C4" w14:textId="56B7848F" w:rsidR="00FA0BDC" w:rsidRPr="004E2C92" w:rsidRDefault="004E2C92" w:rsidP="004E2C92">
      <w:pPr>
        <w:pStyle w:val="Podnzevdokumentu"/>
      </w:pPr>
      <w:r>
        <w:t xml:space="preserve">příloha </w:t>
      </w:r>
      <w:r w:rsidR="00CA2762">
        <w:t>A technické specifikace</w:t>
      </w:r>
      <w:r w:rsidR="001F1A42">
        <w:t xml:space="preserve"> zadávací dokumentace </w:t>
      </w:r>
      <w:r>
        <w:t>veřejné zakázky</w:t>
      </w:r>
      <w:r w:rsidR="001F1A42">
        <w:t xml:space="preserve"> </w:t>
      </w:r>
      <w:r w:rsidR="000977A5" w:rsidRPr="004E2C92">
        <w:t>č.</w:t>
      </w:r>
      <w:r w:rsidR="001F1A42">
        <w:t> </w:t>
      </w:r>
      <w:r w:rsidR="000977A5" w:rsidRPr="004E2C92">
        <w:rPr>
          <w:highlight w:val="yellow"/>
        </w:rPr>
        <w:fldChar w:fldCharType="begin"/>
      </w:r>
      <w:r w:rsidR="000977A5" w:rsidRPr="004E2C92">
        <w:rPr>
          <w:highlight w:val="yellow"/>
        </w:rPr>
        <w:instrText xml:space="preserve"> macrobutton nobutton [DOPLNIT PŘED VYDÁNÍM]</w:instrText>
      </w:r>
      <w:r w:rsidR="000977A5" w:rsidRPr="004E2C92">
        <w:rPr>
          <w:highlight w:val="yellow"/>
        </w:rPr>
        <w:fldChar w:fldCharType="end"/>
      </w:r>
    </w:p>
    <w:p w14:paraId="5FA63A1E" w14:textId="1EAEC92C" w:rsidR="00FA0BDC" w:rsidRDefault="00FA0BDC" w:rsidP="000977A5">
      <w:pPr>
        <w:rPr>
          <w:lang w:bidi="cs-CZ"/>
        </w:rPr>
      </w:pPr>
    </w:p>
    <w:p w14:paraId="3F561C97" w14:textId="47E87FC4" w:rsidR="00D84C5B" w:rsidRPr="004E2C92" w:rsidRDefault="004E2C92" w:rsidP="004E2C92">
      <w:pPr>
        <w:pStyle w:val="Podnzevdokumentumal"/>
      </w:pPr>
      <w:r>
        <w:t>nazvané</w:t>
      </w:r>
    </w:p>
    <w:p w14:paraId="063B9749" w14:textId="60B45122" w:rsidR="00FA0BDC" w:rsidRDefault="00FA0BDC" w:rsidP="000977A5">
      <w:pPr>
        <w:rPr>
          <w:lang w:bidi="cs-CZ"/>
        </w:rPr>
      </w:pPr>
    </w:p>
    <w:p w14:paraId="009963D7" w14:textId="77777777" w:rsidR="004E2C92" w:rsidRDefault="004E2C92" w:rsidP="000977A5">
      <w:pPr>
        <w:rPr>
          <w:lang w:bidi="cs-CZ"/>
        </w:rPr>
      </w:pPr>
    </w:p>
    <w:p w14:paraId="5DF2DD9B" w14:textId="77777777" w:rsidR="00FA0BDC" w:rsidRPr="00FA0BDC" w:rsidRDefault="00FA0BDC" w:rsidP="000977A5">
      <w:pPr>
        <w:rPr>
          <w:lang w:bidi="cs-CZ"/>
        </w:rPr>
      </w:pPr>
    </w:p>
    <w:p w14:paraId="6A2A2675" w14:textId="2EF2000F" w:rsidR="005C2248" w:rsidRPr="000977A5" w:rsidRDefault="00B66040" w:rsidP="000977A5">
      <w:pPr>
        <w:pStyle w:val="Pedmtdokumentu"/>
      </w:pPr>
      <w:r>
        <w:fldChar w:fldCharType="begin"/>
      </w:r>
      <w:r>
        <w:instrText xml:space="preserve"> </w:instrText>
      </w:r>
      <w:r w:rsidR="00474C34">
        <w:instrText xml:space="preserve">SUBJECT </w:instrText>
      </w:r>
      <w:r>
        <w:instrText xml:space="preserve">\* MERGEFORMAT </w:instrText>
      </w:r>
      <w:r>
        <w:fldChar w:fldCharType="separate"/>
      </w:r>
      <w:r w:rsidR="00C66B4D">
        <w:t>Dotační systém</w:t>
      </w:r>
      <w:r>
        <w:fldChar w:fldCharType="end"/>
      </w:r>
    </w:p>
    <w:p w14:paraId="01876C58" w14:textId="05FE2E62" w:rsidR="008A469C" w:rsidRDefault="008A469C" w:rsidP="002F1C9B"/>
    <w:p w14:paraId="03461EED" w14:textId="77777777" w:rsidR="00474C34" w:rsidRDefault="00474C34" w:rsidP="002F1C9B"/>
    <w:p w14:paraId="2331294A" w14:textId="77777777" w:rsidR="008A469C" w:rsidRDefault="008A469C" w:rsidP="002F1C9B"/>
    <w:bookmarkEnd w:id="0"/>
    <w:p w14:paraId="4A264394" w14:textId="4682FF3C" w:rsidR="0071217C" w:rsidRPr="0071217C" w:rsidRDefault="0071217C" w:rsidP="002F1C9B"/>
    <w:p w14:paraId="536C7B6E" w14:textId="7A0BA22D" w:rsidR="000E575C" w:rsidRDefault="000E575C" w:rsidP="002F1C9B"/>
    <w:p w14:paraId="2B59A3A4" w14:textId="4132439E" w:rsidR="007E701A" w:rsidRDefault="007E701A">
      <w:pPr>
        <w:spacing w:before="0"/>
        <w:jc w:val="left"/>
      </w:pPr>
      <w:r>
        <w:br w:type="page"/>
      </w:r>
    </w:p>
    <w:p w14:paraId="5AE85A36" w14:textId="77777777" w:rsidR="007E701A" w:rsidRDefault="007E701A" w:rsidP="007E701A">
      <w:pPr>
        <w:jc w:val="center"/>
        <w:rPr>
          <w:b/>
          <w:bCs/>
          <w:sz w:val="32"/>
          <w:szCs w:val="32"/>
        </w:rPr>
      </w:pPr>
      <w:r w:rsidRPr="002A58F2">
        <w:rPr>
          <w:b/>
          <w:bCs/>
          <w:sz w:val="32"/>
          <w:szCs w:val="32"/>
        </w:rPr>
        <w:lastRenderedPageBreak/>
        <w:t>Dotační portál Jihomoravského kraje</w:t>
      </w:r>
    </w:p>
    <w:p w14:paraId="1ED9B3A5" w14:textId="6E824F6F" w:rsidR="007E701A" w:rsidRDefault="007E701A" w:rsidP="007E701A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adresa: </w:t>
      </w:r>
      <w:hyperlink r:id="rId12" w:history="1">
        <w:r>
          <w:rPr>
            <w:rStyle w:val="Hypertextovodkaz"/>
          </w:rPr>
          <w:t>https://dotace.kr-jihomoravsky.cz/</w:t>
        </w:r>
      </w:hyperlink>
    </w:p>
    <w:p w14:paraId="20CD753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</w:p>
    <w:p w14:paraId="05179D20" w14:textId="77777777" w:rsidR="007E701A" w:rsidRPr="002F7E0B" w:rsidRDefault="007E701A" w:rsidP="007E701A">
      <w:pPr>
        <w:rPr>
          <w:b/>
          <w:bCs/>
          <w:sz w:val="28"/>
          <w:szCs w:val="28"/>
        </w:rPr>
      </w:pPr>
      <w:r w:rsidRPr="002F7E0B">
        <w:rPr>
          <w:b/>
          <w:bCs/>
          <w:sz w:val="28"/>
          <w:szCs w:val="28"/>
        </w:rPr>
        <w:t>Popis aktuálního stavu</w:t>
      </w:r>
    </w:p>
    <w:p w14:paraId="75F380A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Web</w:t>
      </w:r>
    </w:p>
    <w:p w14:paraId="199C8BEC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Úvodní stránka:</w:t>
      </w:r>
    </w:p>
    <w:p w14:paraId="25B0A830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27DA16EE" wp14:editId="2935964B">
            <wp:extent cx="6197455" cy="295944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455" cy="295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10FE9" w14:textId="77777777" w:rsidR="007E701A" w:rsidRDefault="007E701A" w:rsidP="007E701A">
      <w:pPr>
        <w:contextualSpacing/>
        <w:rPr>
          <w:sz w:val="24"/>
          <w:szCs w:val="24"/>
        </w:rPr>
      </w:pPr>
    </w:p>
    <w:p w14:paraId="463C0249" w14:textId="77777777" w:rsidR="007E701A" w:rsidRDefault="007E701A" w:rsidP="007E701A">
      <w:pPr>
        <w:contextualSpacing/>
        <w:rPr>
          <w:sz w:val="24"/>
          <w:szCs w:val="24"/>
        </w:rPr>
      </w:pPr>
      <w:r w:rsidRPr="002A58F2">
        <w:rPr>
          <w:sz w:val="24"/>
          <w:szCs w:val="24"/>
        </w:rPr>
        <w:t>V záhlaví odkaz na portál JMK (vlevo) a vpravo odkazy na aktuality a dokumenty ke stažení</w:t>
      </w:r>
      <w:r>
        <w:rPr>
          <w:sz w:val="24"/>
          <w:szCs w:val="24"/>
        </w:rPr>
        <w:t>.</w:t>
      </w:r>
    </w:p>
    <w:p w14:paraId="07307D8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Uprostřed je rozcestník s bannerem pro vyhledávání dle „Dotační oblasti“, „Dotační programy dle právní formy žadatele“ a „Stav Vaší žádosti“.</w:t>
      </w:r>
    </w:p>
    <w:p w14:paraId="6A4CFADC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Pod nimi jsou informace o směrnicích na </w:t>
      </w:r>
      <w:proofErr w:type="gramStart"/>
      <w:r>
        <w:rPr>
          <w:sz w:val="24"/>
          <w:szCs w:val="24"/>
        </w:rPr>
        <w:t>základě</w:t>
      </w:r>
      <w:proofErr w:type="gramEnd"/>
      <w:r>
        <w:rPr>
          <w:sz w:val="24"/>
          <w:szCs w:val="24"/>
        </w:rPr>
        <w:t xml:space="preserve"> kterých jsou dotace poskytovány a odkaz na Portál obcí.</w:t>
      </w:r>
    </w:p>
    <w:p w14:paraId="2640C10F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Ještě níže je informace o podávání žádostí přes odkaz na stažení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Filleru a příručka pro práci s formulářem.</w:t>
      </w:r>
    </w:p>
    <w:p w14:paraId="1D3B2EF3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V zápatí je prohlášení o přístupnosti a kontakt na kraj a správce.</w:t>
      </w:r>
    </w:p>
    <w:p w14:paraId="0284D33C" w14:textId="77777777" w:rsidR="007E701A" w:rsidRDefault="007E701A" w:rsidP="007E701A">
      <w:pPr>
        <w:contextualSpacing/>
        <w:rPr>
          <w:sz w:val="24"/>
          <w:szCs w:val="24"/>
        </w:rPr>
      </w:pPr>
    </w:p>
    <w:p w14:paraId="3CA845B1" w14:textId="77777777" w:rsidR="007E701A" w:rsidRDefault="007E701A" w:rsidP="007E701A">
      <w:pPr>
        <w:contextualSpacing/>
        <w:rPr>
          <w:sz w:val="24"/>
          <w:szCs w:val="24"/>
        </w:rPr>
      </w:pPr>
    </w:p>
    <w:p w14:paraId="1E86672E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25310BF5" w14:textId="77777777" w:rsidR="007E701A" w:rsidRPr="00AD775D" w:rsidRDefault="007E701A" w:rsidP="007E701A">
      <w:pPr>
        <w:contextualSpacing/>
        <w:rPr>
          <w:sz w:val="24"/>
          <w:szCs w:val="24"/>
          <w:u w:val="single"/>
        </w:rPr>
      </w:pPr>
      <w:r w:rsidRPr="00AD775D">
        <w:rPr>
          <w:sz w:val="24"/>
          <w:szCs w:val="24"/>
          <w:u w:val="single"/>
        </w:rPr>
        <w:lastRenderedPageBreak/>
        <w:t>Dotační oblasti:</w:t>
      </w:r>
    </w:p>
    <w:p w14:paraId="65A46AFA" w14:textId="77777777" w:rsidR="007E701A" w:rsidRDefault="007E701A" w:rsidP="007E701A">
      <w:pPr>
        <w:contextualSpacing/>
        <w:rPr>
          <w:sz w:val="24"/>
          <w:szCs w:val="24"/>
        </w:rPr>
      </w:pPr>
    </w:p>
    <w:p w14:paraId="6FA8E2C4" w14:textId="77777777" w:rsidR="007E701A" w:rsidRPr="002A58F2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60407567" wp14:editId="23D8F4F0">
            <wp:extent cx="5562867" cy="331787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867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07343" w14:textId="77777777" w:rsidR="007E701A" w:rsidRDefault="007E701A" w:rsidP="007E701A">
      <w:r>
        <w:t>Zde jsou seřazeny bannery s jednotlivými dotačními oblastmi.</w:t>
      </w:r>
    </w:p>
    <w:p w14:paraId="3B22A722" w14:textId="77777777" w:rsidR="007E701A" w:rsidRDefault="007E701A" w:rsidP="007E701A"/>
    <w:p w14:paraId="3B729C5E" w14:textId="77777777" w:rsidR="007E701A" w:rsidRPr="00AD775D" w:rsidRDefault="007E701A" w:rsidP="007E701A">
      <w:pPr>
        <w:rPr>
          <w:u w:val="single"/>
        </w:rPr>
      </w:pPr>
      <w:r w:rsidRPr="00AD775D">
        <w:rPr>
          <w:sz w:val="24"/>
          <w:szCs w:val="24"/>
          <w:u w:val="single"/>
        </w:rPr>
        <w:t>Dotační programy dle právní formy žadatele</w:t>
      </w:r>
      <w:r>
        <w:rPr>
          <w:sz w:val="24"/>
          <w:szCs w:val="24"/>
          <w:u w:val="single"/>
        </w:rPr>
        <w:t>:</w:t>
      </w:r>
    </w:p>
    <w:p w14:paraId="36E593E5" w14:textId="77777777" w:rsidR="007E701A" w:rsidRDefault="007E701A" w:rsidP="007E701A">
      <w:r>
        <w:rPr>
          <w:noProof/>
        </w:rPr>
        <w:drawing>
          <wp:inline distT="0" distB="0" distL="0" distR="0" wp14:anchorId="1AE55B03" wp14:editId="07B8E606">
            <wp:extent cx="5128211" cy="383017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8211" cy="383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7988D" w14:textId="77777777" w:rsidR="007E701A" w:rsidRPr="0045320D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Řazení dle právní formy žadatele.</w:t>
      </w:r>
    </w:p>
    <w:p w14:paraId="41542354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53DC19A4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Zjištění stavu Vaší žádosti:</w:t>
      </w:r>
    </w:p>
    <w:p w14:paraId="3DD09766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064CF056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E4E999E" wp14:editId="68681D22">
            <wp:extent cx="5067300" cy="24765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CC345" w14:textId="77777777" w:rsidR="007E701A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Okno pro vyhledání v databázi žádostí (KEVIS).</w:t>
      </w:r>
    </w:p>
    <w:p w14:paraId="0ECC1878" w14:textId="77777777" w:rsidR="007E701A" w:rsidRDefault="007E701A" w:rsidP="007E701A">
      <w:pPr>
        <w:contextualSpacing/>
        <w:rPr>
          <w:sz w:val="24"/>
          <w:szCs w:val="24"/>
        </w:rPr>
      </w:pPr>
    </w:p>
    <w:p w14:paraId="46D3645F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t>Dokumenty</w:t>
      </w:r>
      <w:r>
        <w:rPr>
          <w:sz w:val="24"/>
          <w:szCs w:val="24"/>
          <w:u w:val="single"/>
        </w:rPr>
        <w:t>:</w:t>
      </w:r>
    </w:p>
    <w:p w14:paraId="36BE73DE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436FDFF1" w14:textId="77777777" w:rsidR="007E701A" w:rsidRPr="0045320D" w:rsidRDefault="007E701A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D32A047" wp14:editId="7C11925D">
            <wp:extent cx="5572125" cy="2806148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020" cy="2811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F07A7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Odkazy na jednotlivé dokumenty uložené na serveru nebo odkazy na ostatní weby.</w:t>
      </w:r>
    </w:p>
    <w:p w14:paraId="2E05691C" w14:textId="77777777" w:rsidR="007E701A" w:rsidRDefault="007E701A" w:rsidP="007E701A">
      <w:pPr>
        <w:contextualSpacing/>
        <w:rPr>
          <w:sz w:val="24"/>
          <w:szCs w:val="24"/>
        </w:rPr>
      </w:pPr>
    </w:p>
    <w:p w14:paraId="209E300A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FA5B371" w14:textId="77777777" w:rsidR="007E701A" w:rsidRPr="0045320D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lastRenderedPageBreak/>
        <w:t>Aktuality:</w:t>
      </w:r>
    </w:p>
    <w:p w14:paraId="42E1DEA7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0020334E" wp14:editId="5351FD0A">
            <wp:extent cx="5934075" cy="3370700"/>
            <wp:effectExtent l="0" t="0" r="0" b="127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37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77605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Náhledy aktuálních dotačních programů. Stejný náhled, dotačních programů se objevuje i při kliknutí na některou z dotačních oblastí nebo na příslušnou právní subjektivitu žadatele. </w:t>
      </w:r>
    </w:p>
    <w:p w14:paraId="7AE79759" w14:textId="77777777" w:rsidR="007E701A" w:rsidRDefault="007E701A" w:rsidP="007E701A">
      <w:pPr>
        <w:rPr>
          <w:sz w:val="24"/>
          <w:szCs w:val="24"/>
        </w:rPr>
      </w:pPr>
    </w:p>
    <w:p w14:paraId="21A62326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 w:rsidRPr="003E5909">
        <w:rPr>
          <w:sz w:val="24"/>
          <w:szCs w:val="24"/>
          <w:u w:val="single"/>
        </w:rPr>
        <w:t>Dotační program</w:t>
      </w:r>
    </w:p>
    <w:p w14:paraId="7D9F3F58" w14:textId="77777777" w:rsidR="007E701A" w:rsidRPr="003E5909" w:rsidRDefault="007E701A" w:rsidP="007E701A">
      <w:pPr>
        <w:contextualSpacing/>
        <w:rPr>
          <w:sz w:val="24"/>
          <w:szCs w:val="24"/>
          <w:u w:val="single"/>
        </w:rPr>
      </w:pPr>
    </w:p>
    <w:p w14:paraId="614E0B4D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7C02723E" wp14:editId="514A4493">
            <wp:extent cx="5883566" cy="2771854"/>
            <wp:effectExtent l="0" t="0" r="317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3566" cy="2771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47E64" w14:textId="77777777" w:rsidR="007E701A" w:rsidRDefault="007E701A" w:rsidP="007E701A">
      <w:pPr>
        <w:contextualSpacing/>
        <w:rPr>
          <w:sz w:val="24"/>
          <w:szCs w:val="24"/>
        </w:rPr>
      </w:pPr>
    </w:p>
    <w:p w14:paraId="4F4167A4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Každý dotační program obsahuje kromě názvu tyto údaje:</w:t>
      </w:r>
    </w:p>
    <w:p w14:paraId="1B31E9F4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Program schválen:</w:t>
      </w:r>
    </w:p>
    <w:p w14:paraId="64E8F44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Datum schválení:</w:t>
      </w:r>
    </w:p>
    <w:p w14:paraId="57F0424D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Číslo usnesení:</w:t>
      </w:r>
    </w:p>
    <w:p w14:paraId="372C5D23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Objem finančních prostředků vyčleněných na program:</w:t>
      </w:r>
    </w:p>
    <w:p w14:paraId="3BFDE766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Cíl/</w:t>
      </w:r>
      <w:proofErr w:type="spellStart"/>
      <w:r w:rsidRPr="00217BFE">
        <w:rPr>
          <w:sz w:val="24"/>
          <w:szCs w:val="24"/>
        </w:rPr>
        <w:t>učel</w:t>
      </w:r>
      <w:proofErr w:type="spellEnd"/>
      <w:r w:rsidRPr="00217BFE">
        <w:rPr>
          <w:sz w:val="24"/>
          <w:szCs w:val="24"/>
        </w:rPr>
        <w:t xml:space="preserve"> programu:</w:t>
      </w:r>
    </w:p>
    <w:p w14:paraId="16A30C2C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Příjem žádostí:</w:t>
      </w:r>
    </w:p>
    <w:p w14:paraId="0816BED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lastRenderedPageBreak/>
        <w:t>Územní lokalizace programu:</w:t>
      </w:r>
    </w:p>
    <w:p w14:paraId="6BA40330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Název dotačního titulu:</w:t>
      </w:r>
    </w:p>
    <w:p w14:paraId="0E1B346A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Příjemci podpory:</w:t>
      </w:r>
    </w:p>
    <w:p w14:paraId="44B6703E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výše podpory na jeden projekt/akci/činnost:</w:t>
      </w:r>
    </w:p>
    <w:p w14:paraId="25FCDB08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Maximální výše podpory na jeden projekt/akci/činnost:</w:t>
      </w:r>
    </w:p>
    <w:p w14:paraId="706B99F2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podíl spoluúčasti žadatele:</w:t>
      </w:r>
    </w:p>
    <w:p w14:paraId="6AFDC329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Administrátor programu:</w:t>
      </w:r>
    </w:p>
    <w:p w14:paraId="2434EB9D" w14:textId="77777777" w:rsidR="007E701A" w:rsidRDefault="007E701A" w:rsidP="007E701A">
      <w:pPr>
        <w:pStyle w:val="Odstavecseseznamem"/>
        <w:numPr>
          <w:ilvl w:val="0"/>
          <w:numId w:val="47"/>
        </w:numPr>
        <w:spacing w:before="0" w:after="160"/>
        <w:rPr>
          <w:sz w:val="24"/>
          <w:szCs w:val="24"/>
        </w:rPr>
      </w:pPr>
      <w:r w:rsidRPr="00217BFE">
        <w:rPr>
          <w:sz w:val="24"/>
          <w:szCs w:val="24"/>
        </w:rPr>
        <w:t>Kontaktní osoba:</w:t>
      </w:r>
    </w:p>
    <w:p w14:paraId="1D3FB948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Pod těmito údaji jsou dokumenty vztahující se ke konkrétnímu dotačnímu programu ke stažení. při spuštění programu je zde umístěna i žádost o podporu ve formátu programu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Filler.</w:t>
      </w:r>
    </w:p>
    <w:p w14:paraId="30B3D16E" w14:textId="77777777" w:rsidR="007E701A" w:rsidRDefault="007E701A" w:rsidP="007E701A">
      <w:pPr>
        <w:rPr>
          <w:sz w:val="24"/>
          <w:szCs w:val="24"/>
        </w:rPr>
      </w:pPr>
    </w:p>
    <w:p w14:paraId="7D762D5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 w:rsidRPr="003E5909">
        <w:rPr>
          <w:b/>
          <w:bCs/>
          <w:sz w:val="24"/>
          <w:szCs w:val="24"/>
          <w:u w:val="single"/>
        </w:rPr>
        <w:t>Redakční systém</w:t>
      </w:r>
    </w:p>
    <w:p w14:paraId="39B76922" w14:textId="77777777" w:rsidR="007E701A" w:rsidRPr="00CB2588" w:rsidRDefault="007E701A" w:rsidP="007E701A">
      <w:pPr>
        <w:rPr>
          <w:sz w:val="24"/>
          <w:szCs w:val="24"/>
          <w:u w:val="single"/>
        </w:rPr>
      </w:pPr>
      <w:r w:rsidRPr="00CB2588">
        <w:rPr>
          <w:sz w:val="24"/>
          <w:szCs w:val="24"/>
          <w:u w:val="single"/>
        </w:rPr>
        <w:t>Hlavní strana portálu a dokumenty ke stažení</w:t>
      </w:r>
    </w:p>
    <w:p w14:paraId="4C490C1A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C390AF8" wp14:editId="3366BC0A">
            <wp:extent cx="5760720" cy="335915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7729" cy="336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2179D" w14:textId="77777777" w:rsidR="007E701A" w:rsidRPr="00CB2588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>Lze upravovat jen text a případně odkazy na hlavní straně a v dokumentech ke stažení formou článku.</w:t>
      </w:r>
      <w:r>
        <w:rPr>
          <w:sz w:val="24"/>
          <w:szCs w:val="24"/>
        </w:rPr>
        <w:t xml:space="preserve"> Nelze upravovat hlavní </w:t>
      </w:r>
      <w:proofErr w:type="gramStart"/>
      <w:r>
        <w:rPr>
          <w:sz w:val="24"/>
          <w:szCs w:val="24"/>
        </w:rPr>
        <w:t>rozcestník</w:t>
      </w:r>
      <w:proofErr w:type="gramEnd"/>
      <w:r>
        <w:rPr>
          <w:sz w:val="24"/>
          <w:szCs w:val="24"/>
        </w:rPr>
        <w:t xml:space="preserve"> a to ani administrátorem OI.</w:t>
      </w:r>
    </w:p>
    <w:p w14:paraId="3330B788" w14:textId="77777777" w:rsidR="007E701A" w:rsidRPr="002F7E0B" w:rsidRDefault="007E701A" w:rsidP="007E701A">
      <w:pPr>
        <w:rPr>
          <w:sz w:val="24"/>
          <w:szCs w:val="24"/>
          <w:u w:val="single"/>
        </w:rPr>
      </w:pPr>
      <w:r w:rsidRPr="002F7E0B">
        <w:rPr>
          <w:sz w:val="24"/>
          <w:szCs w:val="24"/>
          <w:u w:val="single"/>
        </w:rPr>
        <w:t>Tvorba dotačního programu</w:t>
      </w:r>
    </w:p>
    <w:p w14:paraId="6EFD998C" w14:textId="77777777" w:rsidR="007E701A" w:rsidRDefault="007E701A" w:rsidP="007E701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488D80" wp14:editId="05690E04">
            <wp:extent cx="5760720" cy="2875915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87218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>Docela dobře, až na několik chyb, f</w:t>
      </w:r>
      <w:r w:rsidRPr="003E5909">
        <w:rPr>
          <w:sz w:val="24"/>
          <w:szCs w:val="24"/>
        </w:rPr>
        <w:t xml:space="preserve">unguje bohužel </w:t>
      </w:r>
      <w:r>
        <w:rPr>
          <w:sz w:val="24"/>
          <w:szCs w:val="24"/>
        </w:rPr>
        <w:t xml:space="preserve">jen v již nepodporovaném prohlížeči Internet </w:t>
      </w:r>
      <w:proofErr w:type="spellStart"/>
      <w:proofErr w:type="gramStart"/>
      <w:r>
        <w:rPr>
          <w:sz w:val="24"/>
          <w:szCs w:val="24"/>
        </w:rPr>
        <w:t>explorer</w:t>
      </w:r>
      <w:proofErr w:type="spellEnd"/>
      <w:proofErr w:type="gramEnd"/>
      <w:r>
        <w:rPr>
          <w:sz w:val="24"/>
          <w:szCs w:val="24"/>
        </w:rPr>
        <w:t xml:space="preserve"> a to pouze v režimu kompatibilního zobrazení.</w:t>
      </w:r>
    </w:p>
    <w:p w14:paraId="033DBB4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Lze v něm zadat tyto položky:</w:t>
      </w:r>
    </w:p>
    <w:p w14:paraId="7246E50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Název programu </w:t>
      </w:r>
    </w:p>
    <w:p w14:paraId="24CDA4B3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Stav </w:t>
      </w:r>
      <w:r>
        <w:rPr>
          <w:sz w:val="24"/>
          <w:szCs w:val="24"/>
        </w:rPr>
        <w:t>– číselník (rozpracovaný, ke schválení, schválený, ke zveřejnění, zveřejněný a archivovaný)</w:t>
      </w:r>
    </w:p>
    <w:p w14:paraId="00343F5F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od </w:t>
      </w:r>
    </w:p>
    <w:p w14:paraId="6F6FD8E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do </w:t>
      </w:r>
    </w:p>
    <w:p w14:paraId="30E11B5E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Program schválen </w:t>
      </w:r>
    </w:p>
    <w:p w14:paraId="46E3BA58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Datum schválení </w:t>
      </w:r>
    </w:p>
    <w:p w14:paraId="2970899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Číslo usnesení </w:t>
      </w:r>
    </w:p>
    <w:p w14:paraId="5D5BA54C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Objem finančních prostředků </w:t>
      </w:r>
    </w:p>
    <w:p w14:paraId="1FE131F9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Cíl/účel programu </w:t>
      </w:r>
      <w:r>
        <w:rPr>
          <w:sz w:val="24"/>
          <w:szCs w:val="24"/>
        </w:rPr>
        <w:t>(omezený počet znaků)</w:t>
      </w:r>
    </w:p>
    <w:p w14:paraId="1D46DD60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Příjem žádostí </w:t>
      </w:r>
    </w:p>
    <w:p w14:paraId="42A75D0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Územní lokalizace </w:t>
      </w:r>
    </w:p>
    <w:p w14:paraId="29A8B561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Administrátor </w:t>
      </w:r>
    </w:p>
    <w:p w14:paraId="484309ED" w14:textId="77777777" w:rsidR="007E701A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Kontaktní osoba </w:t>
      </w:r>
      <w:r>
        <w:rPr>
          <w:sz w:val="24"/>
          <w:szCs w:val="24"/>
        </w:rPr>
        <w:t>(až 3 možné kontakty)</w:t>
      </w:r>
    </w:p>
    <w:p w14:paraId="4EE0B212" w14:textId="63DD6FB4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Problémem je, že </w:t>
      </w:r>
      <w:r w:rsidRPr="008D5A14">
        <w:rPr>
          <w:b/>
          <w:bCs/>
          <w:sz w:val="24"/>
          <w:szCs w:val="24"/>
        </w:rPr>
        <w:t xml:space="preserve">číselník pro stav má příliš mnoho položek, stačily by 2 a to </w:t>
      </w:r>
      <w:r w:rsidRPr="008D5A14">
        <w:rPr>
          <w:b/>
          <w:bCs/>
          <w:i/>
          <w:iCs/>
          <w:sz w:val="24"/>
          <w:szCs w:val="24"/>
        </w:rPr>
        <w:t>rozpracovaný</w:t>
      </w:r>
      <w:r w:rsidRPr="008D5A14">
        <w:rPr>
          <w:b/>
          <w:bCs/>
          <w:sz w:val="24"/>
          <w:szCs w:val="24"/>
        </w:rPr>
        <w:t xml:space="preserve"> a </w:t>
      </w:r>
      <w:r w:rsidRPr="008D5A14">
        <w:rPr>
          <w:b/>
          <w:bCs/>
          <w:i/>
          <w:iCs/>
          <w:sz w:val="24"/>
          <w:szCs w:val="24"/>
        </w:rPr>
        <w:t>zveřejněný</w:t>
      </w:r>
      <w:r>
        <w:rPr>
          <w:sz w:val="24"/>
          <w:szCs w:val="24"/>
        </w:rPr>
        <w:t xml:space="preserve">. Nikdo totiž zveřejňování neschvaluje a mezistupně jsou zbytečné. Další problém tohoto redakčního systému je </w:t>
      </w:r>
      <w:r w:rsidRPr="008D5A14">
        <w:rPr>
          <w:b/>
          <w:bCs/>
          <w:sz w:val="24"/>
          <w:szCs w:val="24"/>
        </w:rPr>
        <w:t>omezený počet znaků při vyplňování účelu programu</w:t>
      </w:r>
      <w:r>
        <w:rPr>
          <w:sz w:val="24"/>
          <w:szCs w:val="24"/>
        </w:rPr>
        <w:t>.</w:t>
      </w:r>
    </w:p>
    <w:p w14:paraId="1D1C48BD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11F3939" w14:textId="77777777" w:rsidR="007E701A" w:rsidRPr="001018C7" w:rsidRDefault="007E701A" w:rsidP="007E701A">
      <w:pPr>
        <w:rPr>
          <w:sz w:val="24"/>
          <w:szCs w:val="24"/>
          <w:u w:val="single"/>
        </w:rPr>
      </w:pPr>
      <w:r w:rsidRPr="001018C7">
        <w:rPr>
          <w:sz w:val="24"/>
          <w:szCs w:val="24"/>
          <w:u w:val="single"/>
        </w:rPr>
        <w:lastRenderedPageBreak/>
        <w:t>Dotační tituly</w:t>
      </w:r>
    </w:p>
    <w:p w14:paraId="05E33340" w14:textId="77777777" w:rsidR="007E701A" w:rsidRDefault="007E701A" w:rsidP="007E701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2A4B70DE" wp14:editId="2B35BE14">
            <wp:extent cx="5760720" cy="3934460"/>
            <wp:effectExtent l="0" t="0" r="0" b="889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3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1D52B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>V záložce Dotační tituly lze zadat tyto údaje:</w:t>
      </w:r>
    </w:p>
    <w:p w14:paraId="2ACBD84B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Název titulu   </w:t>
      </w:r>
    </w:p>
    <w:p w14:paraId="693590E2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Příjemci podpory     </w:t>
      </w:r>
    </w:p>
    <w:p w14:paraId="47040D8F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Minimální výše podpory     </w:t>
      </w:r>
    </w:p>
    <w:p w14:paraId="01891087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Maximální výše podpory  </w:t>
      </w:r>
    </w:p>
    <w:p w14:paraId="024BBBE6" w14:textId="77777777" w:rsidR="007E701A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>Minimální spoluúčast</w:t>
      </w:r>
    </w:p>
    <w:p w14:paraId="2E742A84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vytvořit několik dotačních titulů </w:t>
      </w:r>
      <w:r w:rsidRPr="009C7185">
        <w:rPr>
          <w:b/>
          <w:bCs/>
          <w:sz w:val="24"/>
          <w:szCs w:val="24"/>
        </w:rPr>
        <w:t>nelze však již měnit jejich pořadí</w:t>
      </w:r>
      <w:r>
        <w:rPr>
          <w:sz w:val="24"/>
          <w:szCs w:val="24"/>
        </w:rPr>
        <w:t>, jen vytvořit znovu.</w:t>
      </w:r>
    </w:p>
    <w:p w14:paraId="398FE5A0" w14:textId="02192E6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Na další záložce je výběr jednotlivých možných právních subjektivit žadatele z číselníku, který následně slouží pro žadatele při vyhledávání dotačních programů dle právní subjektivity. </w:t>
      </w:r>
      <w:r w:rsidR="009C7185">
        <w:rPr>
          <w:sz w:val="24"/>
          <w:szCs w:val="24"/>
        </w:rPr>
        <w:t>B</w:t>
      </w:r>
      <w:r>
        <w:rPr>
          <w:sz w:val="24"/>
          <w:szCs w:val="24"/>
        </w:rPr>
        <w:t xml:space="preserve">ohužel </w:t>
      </w:r>
      <w:r w:rsidRPr="009C7185">
        <w:rPr>
          <w:b/>
          <w:bCs/>
          <w:sz w:val="24"/>
          <w:szCs w:val="24"/>
        </w:rPr>
        <w:t>lze uložit i pokud není vybrána žádná položka z tohoto číselníku</w:t>
      </w:r>
      <w:r>
        <w:rPr>
          <w:sz w:val="24"/>
          <w:szCs w:val="24"/>
        </w:rPr>
        <w:t xml:space="preserve">. </w:t>
      </w:r>
    </w:p>
    <w:p w14:paraId="60690A3F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38BAF040" w14:textId="77777777" w:rsidR="007E701A" w:rsidRPr="001018C7" w:rsidRDefault="007E701A" w:rsidP="007E701A">
      <w:pPr>
        <w:rPr>
          <w:sz w:val="24"/>
          <w:szCs w:val="24"/>
          <w:u w:val="single"/>
        </w:rPr>
      </w:pPr>
      <w:r w:rsidRPr="001018C7">
        <w:rPr>
          <w:sz w:val="24"/>
          <w:szCs w:val="24"/>
          <w:u w:val="single"/>
        </w:rPr>
        <w:lastRenderedPageBreak/>
        <w:t>Přílohy</w:t>
      </w:r>
    </w:p>
    <w:p w14:paraId="769F8729" w14:textId="77777777" w:rsidR="007E701A" w:rsidRDefault="007E701A" w:rsidP="007E701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7C9DF67" wp14:editId="268C5FF7">
            <wp:extent cx="5760720" cy="2947035"/>
            <wp:effectExtent l="0" t="0" r="0" b="571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12DC6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přidávat jednotlivé dokumenty ke stažení pro konkrétní program, </w:t>
      </w:r>
      <w:r w:rsidRPr="009C7185">
        <w:rPr>
          <w:b/>
          <w:bCs/>
          <w:sz w:val="24"/>
          <w:szCs w:val="24"/>
        </w:rPr>
        <w:t>které však musí být uloženy nejprve v Uploadu portálu</w:t>
      </w:r>
      <w:r>
        <w:rPr>
          <w:sz w:val="24"/>
          <w:szCs w:val="24"/>
        </w:rPr>
        <w:t xml:space="preserve">. </w:t>
      </w:r>
      <w:r w:rsidRPr="009C7185">
        <w:rPr>
          <w:b/>
          <w:bCs/>
          <w:sz w:val="24"/>
          <w:szCs w:val="24"/>
        </w:rPr>
        <w:t>Nelze dodatečně měnit jejich pořadí</w:t>
      </w:r>
      <w:r>
        <w:rPr>
          <w:sz w:val="24"/>
          <w:szCs w:val="24"/>
        </w:rPr>
        <w:t xml:space="preserve"> a v případě, že uživatel požaduje změnu, musí vymazat všechny přílohy předcházející příloze jejíž pořadí chce změnit.</w:t>
      </w:r>
    </w:p>
    <w:p w14:paraId="6B15E4C3" w14:textId="77777777" w:rsidR="007E701A" w:rsidRDefault="007E701A" w:rsidP="007E701A">
      <w:pPr>
        <w:rPr>
          <w:sz w:val="24"/>
          <w:szCs w:val="24"/>
          <w:u w:val="single"/>
        </w:rPr>
      </w:pPr>
      <w:r w:rsidRPr="00CB2588">
        <w:rPr>
          <w:sz w:val="24"/>
          <w:szCs w:val="24"/>
          <w:u w:val="single"/>
        </w:rPr>
        <w:t>Upload</w:t>
      </w:r>
    </w:p>
    <w:p w14:paraId="41F5F2E4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24A4FA2" wp14:editId="27DDEFF1">
            <wp:extent cx="5760720" cy="318579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3FDF5" w14:textId="64214353" w:rsidR="007E701A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>Upload s</w:t>
      </w:r>
      <w:r>
        <w:rPr>
          <w:sz w:val="24"/>
          <w:szCs w:val="24"/>
        </w:rPr>
        <w:t xml:space="preserve">louží k nahrávání dokumentů na server. </w:t>
      </w:r>
      <w:r w:rsidRPr="009C7185">
        <w:rPr>
          <w:b/>
          <w:bCs/>
          <w:sz w:val="24"/>
          <w:szCs w:val="24"/>
        </w:rPr>
        <w:t>Nelze však měnit název souboru</w:t>
      </w:r>
      <w:r>
        <w:rPr>
          <w:sz w:val="24"/>
          <w:szCs w:val="24"/>
        </w:rPr>
        <w:t>, který bude zveřejněn. Je proto nutné soubor již na lokálním disku uživatele redakčního systému pojmenovat tak, jak je třeba, aby se jmenoval odkaz na něj v dokumentech ke stažení. Naštěstí nevadí mezery a podporuje diakritiku.</w:t>
      </w:r>
    </w:p>
    <w:p w14:paraId="6B20B72B" w14:textId="77777777" w:rsidR="007E701A" w:rsidRDefault="007E701A" w:rsidP="007E701A">
      <w:pPr>
        <w:rPr>
          <w:sz w:val="24"/>
          <w:szCs w:val="24"/>
        </w:rPr>
      </w:pPr>
    </w:p>
    <w:sectPr w:rsidR="007E701A" w:rsidSect="009702FE">
      <w:headerReference w:type="default" r:id="rId25"/>
      <w:footerReference w:type="default" r:id="rId26"/>
      <w:footerReference w:type="first" r:id="rId27"/>
      <w:pgSz w:w="11907" w:h="16839" w:code="9"/>
      <w:pgMar w:top="1560" w:right="1134" w:bottom="1276" w:left="1418" w:header="720" w:footer="476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CC0A24" w14:textId="77777777" w:rsidR="00160E42" w:rsidRDefault="00160E42">
      <w:r>
        <w:separator/>
      </w:r>
    </w:p>
  </w:endnote>
  <w:endnote w:type="continuationSeparator" w:id="0">
    <w:p w14:paraId="1C40F609" w14:textId="77777777" w:rsidR="00160E42" w:rsidRDefault="00160E42">
      <w:r>
        <w:continuationSeparator/>
      </w:r>
    </w:p>
  </w:endnote>
  <w:endnote w:type="continuationNotice" w:id="1">
    <w:p w14:paraId="34CD45FF" w14:textId="77777777" w:rsidR="00160E42" w:rsidRDefault="00160E42">
      <w:pPr>
        <w:spacing w:before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Segoe UI Symbol"/>
    <w:charset w:val="EE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  <w:szCs w:val="18"/>
      </w:rPr>
      <w:id w:val="-818653524"/>
      <w:docPartObj>
        <w:docPartGallery w:val="Page Numbers (Bottom of Page)"/>
        <w:docPartUnique/>
      </w:docPartObj>
    </w:sdtPr>
    <w:sdtContent>
      <w:p w14:paraId="6C5460CA" w14:textId="164E34BF" w:rsidR="00DC1D94" w:rsidRPr="002066DC" w:rsidRDefault="00DC1D94" w:rsidP="00936AE8">
        <w:pPr>
          <w:pStyle w:val="Zpat"/>
          <w:tabs>
            <w:tab w:val="clear" w:pos="4320"/>
            <w:tab w:val="clear" w:pos="8640"/>
            <w:tab w:val="center" w:pos="4962"/>
            <w:tab w:val="right" w:pos="9072"/>
          </w:tabs>
          <w:rPr>
            <w:sz w:val="18"/>
            <w:szCs w:val="18"/>
          </w:rPr>
        </w:pPr>
        <w:r w:rsidRPr="0077592E">
          <w:rPr>
            <w:sz w:val="18"/>
            <w:szCs w:val="18"/>
          </w:rPr>
          <w:tab/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DOCPROPERTY  Company  \* MERGEFORMAT </w:instrText>
        </w:r>
        <w:r w:rsidRPr="0077592E">
          <w:rPr>
            <w:sz w:val="18"/>
            <w:szCs w:val="18"/>
          </w:rPr>
          <w:fldChar w:fldCharType="separate"/>
        </w:r>
        <w:r w:rsidR="007E701A">
          <w:rPr>
            <w:sz w:val="18"/>
            <w:szCs w:val="18"/>
          </w:rPr>
          <w:t>Jihomoravský kraj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ab/>
          <w:t xml:space="preserve">strana 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>PAGE   \* MERGEFORMAT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12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>/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NUMPAGES   \* MERGEFORMAT 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15</w:t>
        </w:r>
        <w:r w:rsidRPr="0077592E">
          <w:rPr>
            <w:noProof/>
            <w:sz w:val="18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E8A9D" w14:textId="0675A311" w:rsidR="00DC1D94" w:rsidRPr="00E75E7F" w:rsidRDefault="00DC1D94" w:rsidP="007576C1">
    <w:pPr>
      <w:pStyle w:val="Copyrignt"/>
    </w:pPr>
    <w:r w:rsidRPr="00E75E7F">
      <w:t xml:space="preserve">Copyright © </w:t>
    </w:r>
    <w:r>
      <w:fldChar w:fldCharType="begin"/>
    </w:r>
    <w:r>
      <w:instrText xml:space="preserve"> DATE  \@ "yyyy"  \* MERGEFORMAT </w:instrText>
    </w:r>
    <w:r>
      <w:fldChar w:fldCharType="separate"/>
    </w:r>
    <w:r w:rsidR="005C4206">
      <w:t>2024</w:t>
    </w:r>
    <w:r>
      <w:fldChar w:fldCharType="end"/>
    </w:r>
    <w:r>
      <w:t>,</w:t>
    </w:r>
    <w:r w:rsidRPr="00E75E7F">
      <w:t xml:space="preserve"> </w:t>
    </w:r>
    <w:fldSimple w:instr="DOCPROPERTY Company \* MERGEFORMAT">
      <w:r w:rsidR="007E701A">
        <w:t>Jihomoravský kraj</w:t>
      </w:r>
    </w:fldSimple>
    <w:r w:rsidR="00F85BBA">
      <w:t xml:space="preserve">, </w:t>
    </w:r>
    <w:fldSimple w:instr="DOCPROPERTY  Category  \* MERGEFORMAT">
      <w:r w:rsidR="007E701A">
        <w:t>Sperling, s.r.o.</w:t>
      </w:r>
    </w:fldSimple>
    <w:r w:rsidRPr="00E75E7F">
      <w:t xml:space="preserve"> Všechna práva jsou vyhrazena.</w:t>
    </w:r>
  </w:p>
  <w:p w14:paraId="50653852" w14:textId="3A4D45F0" w:rsidR="00DC1D94" w:rsidRDefault="00DC1D94" w:rsidP="007576C1">
    <w:pPr>
      <w:pStyle w:val="Copyrignt"/>
    </w:pPr>
    <w:r w:rsidRPr="00E75E7F">
      <w:t>Žádná část této publikace nesmí být kopírována</w:t>
    </w:r>
    <w:r>
      <w:t>,</w:t>
    </w:r>
    <w:r w:rsidRPr="00E75E7F">
      <w:t xml:space="preserve"> fotografována nebo překládána bez přímého svolení </w:t>
    </w:r>
    <w:r>
      <w:t>oprávněného vykonavatele majetkových autorských práv na autorské dílo, které je vyjádřeno prostřednictvím tohoto dokumentu.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7C595B" w14:textId="77777777" w:rsidR="00160E42" w:rsidRDefault="00160E42">
      <w:r>
        <w:separator/>
      </w:r>
    </w:p>
  </w:footnote>
  <w:footnote w:type="continuationSeparator" w:id="0">
    <w:p w14:paraId="2634C847" w14:textId="77777777" w:rsidR="00160E42" w:rsidRDefault="00160E42">
      <w:r>
        <w:separator/>
      </w:r>
    </w:p>
  </w:footnote>
  <w:footnote w:type="continuationNotice" w:id="1">
    <w:p w14:paraId="1BCDC6A0" w14:textId="77777777" w:rsidR="00160E42" w:rsidRDefault="00160E42">
      <w:pPr>
        <w:rPr>
          <w:i/>
          <w:iCs/>
          <w:sz w:val="18"/>
          <w:szCs w:val="20"/>
        </w:rPr>
      </w:pPr>
      <w:r>
        <w:rPr>
          <w:i/>
          <w:iCs/>
          <w:sz w:val="18"/>
          <w:szCs w:val="20"/>
        </w:rPr>
        <w:t>(poznámka pod čarou – pokračování)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BA4DC" w14:textId="1E5D4EC6" w:rsidR="00DC1D94" w:rsidRDefault="00462B42" w:rsidP="00B66040">
    <w:pPr>
      <w:pStyle w:val="Copyrignt"/>
      <w:tabs>
        <w:tab w:val="clear" w:pos="5103"/>
        <w:tab w:val="center" w:pos="4536"/>
      </w:tabs>
    </w:pPr>
    <w:fldSimple w:instr="DOCPROPERTY Company \* MERGEFORMAT">
      <w:r w:rsidR="007E701A">
        <w:t>Jihomoravský kraj</w:t>
      </w:r>
    </w:fldSimple>
    <w:r w:rsidR="00DC1D94">
      <w:tab/>
    </w:r>
    <w:fldSimple w:instr="SUBJECT \* MERGEFORMAT">
      <w:r w:rsidR="007E701A">
        <w:t>Dotační systém</w:t>
      </w:r>
    </w:fldSimple>
    <w:r w:rsidR="007E701A">
      <w:tab/>
    </w:r>
    <w:fldSimple w:instr="Title \* MERGEFORMAT">
      <w:r w:rsidR="007E701A">
        <w:t>Současný dotační portál</w:t>
      </w:r>
    </w:fldSimple>
  </w:p>
  <w:p w14:paraId="40ECA7D9" w14:textId="2030918A" w:rsidR="00DC1D94" w:rsidRPr="00B66040" w:rsidRDefault="00DC1D94" w:rsidP="00EF436F">
    <w:pPr>
      <w:pStyle w:val="Copyrignt"/>
      <w:tabs>
        <w:tab w:val="clear" w:pos="5103"/>
        <w:tab w:val="center" w:pos="4536"/>
      </w:tabs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FB467F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F0F80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02876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1FE67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FC0340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9B22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C7E8C9A"/>
    <w:lvl w:ilvl="0">
      <w:start w:val="1"/>
      <w:numFmt w:val="lowerRoman"/>
      <w:pStyle w:val="Seznamsodrkami3"/>
      <w:lvlText w:val="%1)"/>
      <w:lvlJc w:val="right"/>
      <w:pPr>
        <w:ind w:left="926" w:hanging="360"/>
      </w:pPr>
      <w:rPr>
        <w:rFonts w:hint="default"/>
      </w:rPr>
    </w:lvl>
  </w:abstractNum>
  <w:abstractNum w:abstractNumId="7" w15:restartNumberingAfterBreak="0">
    <w:nsid w:val="FFFFFF88"/>
    <w:multiLevelType w:val="singleLevel"/>
    <w:tmpl w:val="97B476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00000004"/>
    <w:multiLevelType w:val="multilevel"/>
    <w:tmpl w:val="62CA6A9C"/>
    <w:name w:val="WW8Num4"/>
    <w:lvl w:ilvl="0">
      <w:start w:val="1"/>
      <w:numFmt w:val="bullet"/>
      <w:pStyle w:val="odstaveclnku"/>
      <w:suff w:val="nothing"/>
      <w:lvlText w:val="‒"/>
      <w:lvlJc w:val="left"/>
      <w:pPr>
        <w:tabs>
          <w:tab w:val="num" w:pos="0"/>
        </w:tabs>
        <w:ind w:left="567" w:hanging="567"/>
      </w:pPr>
      <w:rPr>
        <w:rFonts w:ascii="Segoe UI" w:hAnsi="Segoe UI" w:cs="OpenSymbol"/>
      </w:rPr>
    </w:lvl>
    <w:lvl w:ilvl="1">
      <w:start w:val="1"/>
      <w:numFmt w:val="decimal"/>
      <w:lvlText w:val="%2)"/>
      <w:lvlJc w:val="left"/>
      <w:pPr>
        <w:tabs>
          <w:tab w:val="num" w:pos="567"/>
        </w:tabs>
        <w:ind w:left="567" w:hanging="567"/>
      </w:pPr>
    </w:lvl>
    <w:lvl w:ilvl="2">
      <w:start w:val="1"/>
      <w:numFmt w:val="lowerLetter"/>
      <w:lvlText w:val="%3)"/>
      <w:lvlJc w:val="left"/>
      <w:pPr>
        <w:tabs>
          <w:tab w:val="num" w:pos="1276"/>
        </w:tabs>
        <w:ind w:left="1276" w:hanging="709"/>
      </w:pPr>
    </w:lvl>
    <w:lvl w:ilvl="3">
      <w:start w:val="1"/>
      <w:numFmt w:val="lowerLetter"/>
      <w:lvlText w:val="%4."/>
      <w:lvlJc w:val="left"/>
      <w:pPr>
        <w:tabs>
          <w:tab w:val="num" w:pos="2268"/>
        </w:tabs>
        <w:ind w:left="2268" w:hanging="425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9" w15:restartNumberingAfterBreak="0">
    <w:nsid w:val="06B04187"/>
    <w:multiLevelType w:val="hybridMultilevel"/>
    <w:tmpl w:val="2D6CF2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9B9322B"/>
    <w:multiLevelType w:val="hybridMultilevel"/>
    <w:tmpl w:val="4984BCD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5C7D67"/>
    <w:multiLevelType w:val="hybridMultilevel"/>
    <w:tmpl w:val="3944532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4A1075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6A7FC1"/>
    <w:multiLevelType w:val="hybridMultilevel"/>
    <w:tmpl w:val="19DED0D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3A4567"/>
    <w:multiLevelType w:val="hybridMultilevel"/>
    <w:tmpl w:val="024A12B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87EAB20A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282DA7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092CAF"/>
    <w:multiLevelType w:val="hybridMultilevel"/>
    <w:tmpl w:val="E7205E76"/>
    <w:lvl w:ilvl="0" w:tplc="E83CEC32">
      <w:start w:val="1"/>
      <w:numFmt w:val="decimal"/>
      <w:pStyle w:val="slovanseznam1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sz w:val="16"/>
        <w:szCs w:val="16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4E7754A"/>
    <w:multiLevelType w:val="hybridMultilevel"/>
    <w:tmpl w:val="A120D9F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B6652C"/>
    <w:multiLevelType w:val="hybridMultilevel"/>
    <w:tmpl w:val="459022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9E08A9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2034B"/>
    <w:multiLevelType w:val="hybridMultilevel"/>
    <w:tmpl w:val="27FAFBE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490DB3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FE2E38"/>
    <w:multiLevelType w:val="hybridMultilevel"/>
    <w:tmpl w:val="9F6C79A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93785D"/>
    <w:multiLevelType w:val="hybridMultilevel"/>
    <w:tmpl w:val="21725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CF765E"/>
    <w:multiLevelType w:val="multilevel"/>
    <w:tmpl w:val="342A8FC0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strike w:val="0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46EF77FF"/>
    <w:multiLevelType w:val="hybridMultilevel"/>
    <w:tmpl w:val="30EE935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4C6DC5A">
      <w:start w:val="1"/>
      <w:numFmt w:val="bullet"/>
      <w:lvlText w:val="▫"/>
      <w:lvlJc w:val="left"/>
      <w:pPr>
        <w:ind w:left="2160" w:hanging="180"/>
      </w:pPr>
      <w:rPr>
        <w:rFonts w:ascii="Courier New" w:hAnsi="Courier New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AB1F60"/>
    <w:multiLevelType w:val="hybridMultilevel"/>
    <w:tmpl w:val="37066A88"/>
    <w:lvl w:ilvl="0" w:tplc="1DA0FE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573B56"/>
    <w:multiLevelType w:val="hybridMultilevel"/>
    <w:tmpl w:val="20C4708A"/>
    <w:lvl w:ilvl="0" w:tplc="A83A3EFE">
      <w:start w:val="1"/>
      <w:numFmt w:val="lowerRoman"/>
      <w:lvlText w:val="%1)"/>
      <w:lvlJc w:val="righ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4BCC14E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630A79"/>
    <w:multiLevelType w:val="hybridMultilevel"/>
    <w:tmpl w:val="FE10385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8057BA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A67355"/>
    <w:multiLevelType w:val="hybridMultilevel"/>
    <w:tmpl w:val="C7467F8A"/>
    <w:lvl w:ilvl="0" w:tplc="44C6DC5A">
      <w:start w:val="1"/>
      <w:numFmt w:val="bullet"/>
      <w:lvlText w:val="▫"/>
      <w:lvlJc w:val="left"/>
      <w:pPr>
        <w:ind w:left="928" w:hanging="360"/>
      </w:pPr>
      <w:rPr>
        <w:rFonts w:ascii="Courier New" w:hAnsi="Courier New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A056CC"/>
    <w:multiLevelType w:val="hybridMultilevel"/>
    <w:tmpl w:val="D5C20D8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2C7969"/>
    <w:multiLevelType w:val="hybridMultilevel"/>
    <w:tmpl w:val="F93E841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8665834">
      <w:start w:val="1"/>
      <w:numFmt w:val="bullet"/>
      <w:lvlText w:val="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521B5D"/>
    <w:multiLevelType w:val="hybridMultilevel"/>
    <w:tmpl w:val="0FDEFC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AD7B03"/>
    <w:multiLevelType w:val="hybridMultilevel"/>
    <w:tmpl w:val="08AC2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AB2C84"/>
    <w:multiLevelType w:val="hybridMultilevel"/>
    <w:tmpl w:val="EE689F1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CB54C2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B2930"/>
    <w:multiLevelType w:val="hybridMultilevel"/>
    <w:tmpl w:val="084EDD7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1072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3367C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5A5B8D"/>
    <w:multiLevelType w:val="hybridMultilevel"/>
    <w:tmpl w:val="A052FB7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F04CAA"/>
    <w:multiLevelType w:val="hybridMultilevel"/>
    <w:tmpl w:val="D818B7D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F371EC"/>
    <w:multiLevelType w:val="hybridMultilevel"/>
    <w:tmpl w:val="5DC4ACF4"/>
    <w:lvl w:ilvl="0" w:tplc="0DFE1AE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A47E67"/>
    <w:multiLevelType w:val="hybridMultilevel"/>
    <w:tmpl w:val="155A5C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B10124"/>
    <w:multiLevelType w:val="hybridMultilevel"/>
    <w:tmpl w:val="B8AC2232"/>
    <w:lvl w:ilvl="0" w:tplc="A83A3EFE">
      <w:start w:val="1"/>
      <w:numFmt w:val="lowerRoman"/>
      <w:lvlText w:val="%1)"/>
      <w:lvlJc w:val="righ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5D52FF"/>
    <w:multiLevelType w:val="hybridMultilevel"/>
    <w:tmpl w:val="259E918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347FF6"/>
    <w:multiLevelType w:val="hybridMultilevel"/>
    <w:tmpl w:val="EF1CB46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CC2A7F"/>
    <w:multiLevelType w:val="hybridMultilevel"/>
    <w:tmpl w:val="17E05D4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F8E4B3F"/>
    <w:multiLevelType w:val="hybridMultilevel"/>
    <w:tmpl w:val="E8C8C100"/>
    <w:lvl w:ilvl="0" w:tplc="A6AA7896">
      <w:start w:val="1"/>
      <w:numFmt w:val="decimal"/>
      <w:pStyle w:val="Seznamsodrkami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4222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59334910">
    <w:abstractNumId w:val="24"/>
  </w:num>
  <w:num w:numId="3" w16cid:durableId="142550212">
    <w:abstractNumId w:val="6"/>
  </w:num>
  <w:num w:numId="4" w16cid:durableId="955792824">
    <w:abstractNumId w:val="34"/>
  </w:num>
  <w:num w:numId="5" w16cid:durableId="541750814">
    <w:abstractNumId w:val="19"/>
  </w:num>
  <w:num w:numId="6" w16cid:durableId="1315254073">
    <w:abstractNumId w:val="49"/>
  </w:num>
  <w:num w:numId="7" w16cid:durableId="1459452827">
    <w:abstractNumId w:val="46"/>
  </w:num>
  <w:num w:numId="8" w16cid:durableId="467288436">
    <w:abstractNumId w:val="25"/>
  </w:num>
  <w:num w:numId="9" w16cid:durableId="1310937430">
    <w:abstractNumId w:val="8"/>
  </w:num>
  <w:num w:numId="10" w16cid:durableId="1669208758">
    <w:abstractNumId w:val="39"/>
  </w:num>
  <w:num w:numId="11" w16cid:durableId="1268464184">
    <w:abstractNumId w:val="47"/>
  </w:num>
  <w:num w:numId="12" w16cid:durableId="1957372776">
    <w:abstractNumId w:val="32"/>
  </w:num>
  <w:num w:numId="13" w16cid:durableId="1547722186">
    <w:abstractNumId w:val="27"/>
  </w:num>
  <w:num w:numId="14" w16cid:durableId="745959629">
    <w:abstractNumId w:val="37"/>
  </w:num>
  <w:num w:numId="15" w16cid:durableId="1679962491">
    <w:abstractNumId w:val="21"/>
  </w:num>
  <w:num w:numId="16" w16cid:durableId="823744763">
    <w:abstractNumId w:val="30"/>
  </w:num>
  <w:num w:numId="17" w16cid:durableId="578440641">
    <w:abstractNumId w:val="22"/>
  </w:num>
  <w:num w:numId="18" w16cid:durableId="1564948625">
    <w:abstractNumId w:val="33"/>
  </w:num>
  <w:num w:numId="19" w16cid:durableId="427580299">
    <w:abstractNumId w:val="18"/>
  </w:num>
  <w:num w:numId="20" w16cid:durableId="682362934">
    <w:abstractNumId w:val="29"/>
  </w:num>
  <w:num w:numId="21" w16cid:durableId="1454594061">
    <w:abstractNumId w:val="36"/>
  </w:num>
  <w:num w:numId="22" w16cid:durableId="1197429703">
    <w:abstractNumId w:val="42"/>
  </w:num>
  <w:num w:numId="23" w16cid:durableId="1637252364">
    <w:abstractNumId w:val="10"/>
  </w:num>
  <w:num w:numId="24" w16cid:durableId="510799046">
    <w:abstractNumId w:val="17"/>
  </w:num>
  <w:num w:numId="25" w16cid:durableId="815684171">
    <w:abstractNumId w:val="40"/>
  </w:num>
  <w:num w:numId="26" w16cid:durableId="1057126773">
    <w:abstractNumId w:val="28"/>
  </w:num>
  <w:num w:numId="27" w16cid:durableId="806583689">
    <w:abstractNumId w:val="38"/>
  </w:num>
  <w:num w:numId="28" w16cid:durableId="121316403">
    <w:abstractNumId w:val="20"/>
  </w:num>
  <w:num w:numId="29" w16cid:durableId="2636824">
    <w:abstractNumId w:val="11"/>
  </w:num>
  <w:num w:numId="30" w16cid:durableId="38364045">
    <w:abstractNumId w:val="45"/>
  </w:num>
  <w:num w:numId="31" w16cid:durableId="572474917">
    <w:abstractNumId w:val="13"/>
  </w:num>
  <w:num w:numId="32" w16cid:durableId="1212113316">
    <w:abstractNumId w:val="41"/>
  </w:num>
  <w:num w:numId="33" w16cid:durableId="996835181">
    <w:abstractNumId w:val="15"/>
  </w:num>
  <w:num w:numId="34" w16cid:durableId="1867676285">
    <w:abstractNumId w:val="12"/>
  </w:num>
  <w:num w:numId="35" w16cid:durableId="342512076">
    <w:abstractNumId w:val="14"/>
  </w:num>
  <w:num w:numId="36" w16cid:durableId="869606831">
    <w:abstractNumId w:val="31"/>
  </w:num>
  <w:num w:numId="37" w16cid:durableId="737561090">
    <w:abstractNumId w:val="26"/>
  </w:num>
  <w:num w:numId="38" w16cid:durableId="1412510238">
    <w:abstractNumId w:val="48"/>
  </w:num>
  <w:num w:numId="39" w16cid:durableId="1491172675">
    <w:abstractNumId w:val="43"/>
  </w:num>
  <w:num w:numId="40" w16cid:durableId="61950259">
    <w:abstractNumId w:val="7"/>
  </w:num>
  <w:num w:numId="41" w16cid:durableId="1209489070">
    <w:abstractNumId w:val="3"/>
  </w:num>
  <w:num w:numId="42" w16cid:durableId="1003778699">
    <w:abstractNumId w:val="2"/>
  </w:num>
  <w:num w:numId="43" w16cid:durableId="827329849">
    <w:abstractNumId w:val="1"/>
  </w:num>
  <w:num w:numId="44" w16cid:durableId="155808079">
    <w:abstractNumId w:val="0"/>
  </w:num>
  <w:num w:numId="45" w16cid:durableId="56711693">
    <w:abstractNumId w:val="5"/>
  </w:num>
  <w:num w:numId="46" w16cid:durableId="350958317">
    <w:abstractNumId w:val="4"/>
  </w:num>
  <w:num w:numId="47" w16cid:durableId="1880314319">
    <w:abstractNumId w:val="44"/>
  </w:num>
  <w:num w:numId="48" w16cid:durableId="1929344206">
    <w:abstractNumId w:val="35"/>
  </w:num>
  <w:num w:numId="49" w16cid:durableId="1113093104">
    <w:abstractNumId w:val="9"/>
  </w:num>
  <w:num w:numId="50" w16cid:durableId="916285757">
    <w:abstractNumId w:val="23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360"/>
  <w:hyphenationZone w:val="425"/>
  <w:drawingGridHorizontalSpacing w:val="187"/>
  <w:drawingGridVerticalSpacing w:val="187"/>
  <w:doNotUseMarginsForDrawingGridOrigin/>
  <w:drawingGridHorizontalOrigin w:val="1699"/>
  <w:drawingGridVerticalOrigin w:val="1987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208B"/>
    <w:rsid w:val="00000111"/>
    <w:rsid w:val="00000484"/>
    <w:rsid w:val="00000702"/>
    <w:rsid w:val="000015F2"/>
    <w:rsid w:val="00001B29"/>
    <w:rsid w:val="00001BEB"/>
    <w:rsid w:val="00002246"/>
    <w:rsid w:val="0000353C"/>
    <w:rsid w:val="00003A9D"/>
    <w:rsid w:val="00003D31"/>
    <w:rsid w:val="0000420A"/>
    <w:rsid w:val="00004B18"/>
    <w:rsid w:val="00005088"/>
    <w:rsid w:val="000059B4"/>
    <w:rsid w:val="00005D6D"/>
    <w:rsid w:val="00006521"/>
    <w:rsid w:val="000066AF"/>
    <w:rsid w:val="000069D2"/>
    <w:rsid w:val="000069D9"/>
    <w:rsid w:val="00006B8A"/>
    <w:rsid w:val="0000712B"/>
    <w:rsid w:val="00007726"/>
    <w:rsid w:val="00007968"/>
    <w:rsid w:val="00007EB2"/>
    <w:rsid w:val="00007ED4"/>
    <w:rsid w:val="0001009E"/>
    <w:rsid w:val="000100A3"/>
    <w:rsid w:val="00010260"/>
    <w:rsid w:val="0001091B"/>
    <w:rsid w:val="000109C3"/>
    <w:rsid w:val="00010F32"/>
    <w:rsid w:val="00010F74"/>
    <w:rsid w:val="00011985"/>
    <w:rsid w:val="000119A8"/>
    <w:rsid w:val="00011BBD"/>
    <w:rsid w:val="00011C54"/>
    <w:rsid w:val="000121E5"/>
    <w:rsid w:val="00014591"/>
    <w:rsid w:val="00014641"/>
    <w:rsid w:val="00014E93"/>
    <w:rsid w:val="00014F07"/>
    <w:rsid w:val="00015346"/>
    <w:rsid w:val="0001547B"/>
    <w:rsid w:val="000154F1"/>
    <w:rsid w:val="0001592A"/>
    <w:rsid w:val="00015A94"/>
    <w:rsid w:val="00015C2E"/>
    <w:rsid w:val="00015D8A"/>
    <w:rsid w:val="000171CA"/>
    <w:rsid w:val="00017223"/>
    <w:rsid w:val="0001794B"/>
    <w:rsid w:val="00017966"/>
    <w:rsid w:val="0002017E"/>
    <w:rsid w:val="00020716"/>
    <w:rsid w:val="0002119A"/>
    <w:rsid w:val="000219A6"/>
    <w:rsid w:val="00022887"/>
    <w:rsid w:val="0002297D"/>
    <w:rsid w:val="0002332F"/>
    <w:rsid w:val="000233AC"/>
    <w:rsid w:val="00023729"/>
    <w:rsid w:val="00023B16"/>
    <w:rsid w:val="000242C6"/>
    <w:rsid w:val="00024666"/>
    <w:rsid w:val="000249B3"/>
    <w:rsid w:val="00024B63"/>
    <w:rsid w:val="00024FC8"/>
    <w:rsid w:val="00025263"/>
    <w:rsid w:val="00025601"/>
    <w:rsid w:val="00025A2A"/>
    <w:rsid w:val="00026239"/>
    <w:rsid w:val="0002649C"/>
    <w:rsid w:val="00026D04"/>
    <w:rsid w:val="0002772C"/>
    <w:rsid w:val="00027C93"/>
    <w:rsid w:val="0003079E"/>
    <w:rsid w:val="00030BBD"/>
    <w:rsid w:val="00030F20"/>
    <w:rsid w:val="00031A10"/>
    <w:rsid w:val="00031DB3"/>
    <w:rsid w:val="00032029"/>
    <w:rsid w:val="000321AA"/>
    <w:rsid w:val="0003301B"/>
    <w:rsid w:val="00033237"/>
    <w:rsid w:val="000333B2"/>
    <w:rsid w:val="000336F5"/>
    <w:rsid w:val="000339B1"/>
    <w:rsid w:val="000347E3"/>
    <w:rsid w:val="00034C5F"/>
    <w:rsid w:val="00034E48"/>
    <w:rsid w:val="0003523E"/>
    <w:rsid w:val="000352CA"/>
    <w:rsid w:val="00036537"/>
    <w:rsid w:val="00036555"/>
    <w:rsid w:val="000365D1"/>
    <w:rsid w:val="00036901"/>
    <w:rsid w:val="0003698E"/>
    <w:rsid w:val="00036DDE"/>
    <w:rsid w:val="000370D6"/>
    <w:rsid w:val="000404A9"/>
    <w:rsid w:val="00040B0D"/>
    <w:rsid w:val="00040E59"/>
    <w:rsid w:val="000428D1"/>
    <w:rsid w:val="00043900"/>
    <w:rsid w:val="00043978"/>
    <w:rsid w:val="000447C7"/>
    <w:rsid w:val="00044A48"/>
    <w:rsid w:val="000454B8"/>
    <w:rsid w:val="000457F5"/>
    <w:rsid w:val="00045B08"/>
    <w:rsid w:val="00045C0F"/>
    <w:rsid w:val="00046149"/>
    <w:rsid w:val="00046492"/>
    <w:rsid w:val="00046DCE"/>
    <w:rsid w:val="00047B1F"/>
    <w:rsid w:val="00047FF9"/>
    <w:rsid w:val="00050474"/>
    <w:rsid w:val="0005113B"/>
    <w:rsid w:val="00051328"/>
    <w:rsid w:val="0005184A"/>
    <w:rsid w:val="00051B43"/>
    <w:rsid w:val="000522B0"/>
    <w:rsid w:val="000526D6"/>
    <w:rsid w:val="00052EC4"/>
    <w:rsid w:val="00053079"/>
    <w:rsid w:val="00053794"/>
    <w:rsid w:val="0005407F"/>
    <w:rsid w:val="0005451D"/>
    <w:rsid w:val="00055BF8"/>
    <w:rsid w:val="00055EFE"/>
    <w:rsid w:val="00055F5D"/>
    <w:rsid w:val="000562E5"/>
    <w:rsid w:val="000567EB"/>
    <w:rsid w:val="00056B8F"/>
    <w:rsid w:val="00056C68"/>
    <w:rsid w:val="00057C9F"/>
    <w:rsid w:val="00057FB1"/>
    <w:rsid w:val="00060611"/>
    <w:rsid w:val="000608DB"/>
    <w:rsid w:val="00060911"/>
    <w:rsid w:val="000609CE"/>
    <w:rsid w:val="00060EC6"/>
    <w:rsid w:val="00060FC7"/>
    <w:rsid w:val="000614F8"/>
    <w:rsid w:val="00061BB2"/>
    <w:rsid w:val="00061D15"/>
    <w:rsid w:val="00061E6C"/>
    <w:rsid w:val="000621BE"/>
    <w:rsid w:val="00062AC1"/>
    <w:rsid w:val="00062CE6"/>
    <w:rsid w:val="0006351C"/>
    <w:rsid w:val="0006382D"/>
    <w:rsid w:val="00063A22"/>
    <w:rsid w:val="00064075"/>
    <w:rsid w:val="0006496F"/>
    <w:rsid w:val="000650EB"/>
    <w:rsid w:val="0006520A"/>
    <w:rsid w:val="00065B05"/>
    <w:rsid w:val="00067198"/>
    <w:rsid w:val="000672CB"/>
    <w:rsid w:val="0006795A"/>
    <w:rsid w:val="000679B2"/>
    <w:rsid w:val="00067E9A"/>
    <w:rsid w:val="0007001F"/>
    <w:rsid w:val="0007055C"/>
    <w:rsid w:val="0007233A"/>
    <w:rsid w:val="000729D0"/>
    <w:rsid w:val="000732AC"/>
    <w:rsid w:val="0007335E"/>
    <w:rsid w:val="00073F56"/>
    <w:rsid w:val="00074626"/>
    <w:rsid w:val="00074EFD"/>
    <w:rsid w:val="0007548B"/>
    <w:rsid w:val="00075705"/>
    <w:rsid w:val="00075A38"/>
    <w:rsid w:val="00075C39"/>
    <w:rsid w:val="00075F04"/>
    <w:rsid w:val="0007658A"/>
    <w:rsid w:val="000768E3"/>
    <w:rsid w:val="0008081D"/>
    <w:rsid w:val="00080DB2"/>
    <w:rsid w:val="00082003"/>
    <w:rsid w:val="00082366"/>
    <w:rsid w:val="00082C76"/>
    <w:rsid w:val="00082CED"/>
    <w:rsid w:val="00082D00"/>
    <w:rsid w:val="00082FDF"/>
    <w:rsid w:val="00083076"/>
    <w:rsid w:val="000833B7"/>
    <w:rsid w:val="000835BC"/>
    <w:rsid w:val="000838AC"/>
    <w:rsid w:val="000847D7"/>
    <w:rsid w:val="000847F6"/>
    <w:rsid w:val="00084DBD"/>
    <w:rsid w:val="00084F62"/>
    <w:rsid w:val="00085182"/>
    <w:rsid w:val="0008535F"/>
    <w:rsid w:val="00085535"/>
    <w:rsid w:val="00086127"/>
    <w:rsid w:val="00086410"/>
    <w:rsid w:val="0008739D"/>
    <w:rsid w:val="000874A1"/>
    <w:rsid w:val="00087858"/>
    <w:rsid w:val="00087FB4"/>
    <w:rsid w:val="00090351"/>
    <w:rsid w:val="00090513"/>
    <w:rsid w:val="0009090C"/>
    <w:rsid w:val="00090E61"/>
    <w:rsid w:val="00090E90"/>
    <w:rsid w:val="00091615"/>
    <w:rsid w:val="000918DA"/>
    <w:rsid w:val="00091B05"/>
    <w:rsid w:val="00092023"/>
    <w:rsid w:val="00092057"/>
    <w:rsid w:val="000924DB"/>
    <w:rsid w:val="0009289B"/>
    <w:rsid w:val="00092B23"/>
    <w:rsid w:val="00093807"/>
    <w:rsid w:val="0009394C"/>
    <w:rsid w:val="00093992"/>
    <w:rsid w:val="00093A01"/>
    <w:rsid w:val="00093F47"/>
    <w:rsid w:val="00094F4A"/>
    <w:rsid w:val="0009502E"/>
    <w:rsid w:val="0009572C"/>
    <w:rsid w:val="0009610C"/>
    <w:rsid w:val="00096411"/>
    <w:rsid w:val="0009709E"/>
    <w:rsid w:val="000977A5"/>
    <w:rsid w:val="00097C13"/>
    <w:rsid w:val="00097FD1"/>
    <w:rsid w:val="000A0001"/>
    <w:rsid w:val="000A000B"/>
    <w:rsid w:val="000A00E8"/>
    <w:rsid w:val="000A063B"/>
    <w:rsid w:val="000A0C26"/>
    <w:rsid w:val="000A100B"/>
    <w:rsid w:val="000A1394"/>
    <w:rsid w:val="000A1441"/>
    <w:rsid w:val="000A1ABD"/>
    <w:rsid w:val="000A1B7F"/>
    <w:rsid w:val="000A2739"/>
    <w:rsid w:val="000A2C96"/>
    <w:rsid w:val="000A2F40"/>
    <w:rsid w:val="000A3970"/>
    <w:rsid w:val="000A39D7"/>
    <w:rsid w:val="000A3C09"/>
    <w:rsid w:val="000A3EA5"/>
    <w:rsid w:val="000A3F9F"/>
    <w:rsid w:val="000A3FE3"/>
    <w:rsid w:val="000A471D"/>
    <w:rsid w:val="000A4C43"/>
    <w:rsid w:val="000A4F51"/>
    <w:rsid w:val="000A505C"/>
    <w:rsid w:val="000A539A"/>
    <w:rsid w:val="000A5AC0"/>
    <w:rsid w:val="000A5F86"/>
    <w:rsid w:val="000A6745"/>
    <w:rsid w:val="000A6D7B"/>
    <w:rsid w:val="000A7098"/>
    <w:rsid w:val="000A72B3"/>
    <w:rsid w:val="000B0292"/>
    <w:rsid w:val="000B0437"/>
    <w:rsid w:val="000B0B9D"/>
    <w:rsid w:val="000B101C"/>
    <w:rsid w:val="000B1126"/>
    <w:rsid w:val="000B16DF"/>
    <w:rsid w:val="000B187C"/>
    <w:rsid w:val="000B1CF0"/>
    <w:rsid w:val="000B2691"/>
    <w:rsid w:val="000B27F3"/>
    <w:rsid w:val="000B4830"/>
    <w:rsid w:val="000B4F0D"/>
    <w:rsid w:val="000B53FE"/>
    <w:rsid w:val="000B5406"/>
    <w:rsid w:val="000B57E7"/>
    <w:rsid w:val="000B5929"/>
    <w:rsid w:val="000B5B82"/>
    <w:rsid w:val="000B5DE5"/>
    <w:rsid w:val="000B63D4"/>
    <w:rsid w:val="000B6710"/>
    <w:rsid w:val="000B69C9"/>
    <w:rsid w:val="000B69F6"/>
    <w:rsid w:val="000B6B17"/>
    <w:rsid w:val="000B7AE2"/>
    <w:rsid w:val="000C099A"/>
    <w:rsid w:val="000C1B0B"/>
    <w:rsid w:val="000C2414"/>
    <w:rsid w:val="000C2635"/>
    <w:rsid w:val="000C26F9"/>
    <w:rsid w:val="000C2CF6"/>
    <w:rsid w:val="000C33C9"/>
    <w:rsid w:val="000C3AD4"/>
    <w:rsid w:val="000C4737"/>
    <w:rsid w:val="000C47AE"/>
    <w:rsid w:val="000C48C1"/>
    <w:rsid w:val="000C4D54"/>
    <w:rsid w:val="000C589B"/>
    <w:rsid w:val="000C5D94"/>
    <w:rsid w:val="000C5EA3"/>
    <w:rsid w:val="000C5FA8"/>
    <w:rsid w:val="000C60F3"/>
    <w:rsid w:val="000C6415"/>
    <w:rsid w:val="000C65A9"/>
    <w:rsid w:val="000C68FB"/>
    <w:rsid w:val="000C6E6E"/>
    <w:rsid w:val="000C6F29"/>
    <w:rsid w:val="000C7816"/>
    <w:rsid w:val="000C7A06"/>
    <w:rsid w:val="000D0551"/>
    <w:rsid w:val="000D0CD7"/>
    <w:rsid w:val="000D0CE6"/>
    <w:rsid w:val="000D0EA5"/>
    <w:rsid w:val="000D1CDC"/>
    <w:rsid w:val="000D2154"/>
    <w:rsid w:val="000D2ADC"/>
    <w:rsid w:val="000D2DA9"/>
    <w:rsid w:val="000D2E96"/>
    <w:rsid w:val="000D301E"/>
    <w:rsid w:val="000D39A7"/>
    <w:rsid w:val="000D40CF"/>
    <w:rsid w:val="000D440F"/>
    <w:rsid w:val="000D4790"/>
    <w:rsid w:val="000D49D7"/>
    <w:rsid w:val="000D5108"/>
    <w:rsid w:val="000D533E"/>
    <w:rsid w:val="000D5B96"/>
    <w:rsid w:val="000D5B99"/>
    <w:rsid w:val="000D622A"/>
    <w:rsid w:val="000D65BC"/>
    <w:rsid w:val="000D703E"/>
    <w:rsid w:val="000D7210"/>
    <w:rsid w:val="000D779B"/>
    <w:rsid w:val="000D78DA"/>
    <w:rsid w:val="000D7C97"/>
    <w:rsid w:val="000D7CFF"/>
    <w:rsid w:val="000D7E39"/>
    <w:rsid w:val="000E01FB"/>
    <w:rsid w:val="000E0711"/>
    <w:rsid w:val="000E0F85"/>
    <w:rsid w:val="000E0FBA"/>
    <w:rsid w:val="000E1AB0"/>
    <w:rsid w:val="000E1B5C"/>
    <w:rsid w:val="000E21A0"/>
    <w:rsid w:val="000E2997"/>
    <w:rsid w:val="000E29B6"/>
    <w:rsid w:val="000E33ED"/>
    <w:rsid w:val="000E3488"/>
    <w:rsid w:val="000E3605"/>
    <w:rsid w:val="000E3C2F"/>
    <w:rsid w:val="000E3CC0"/>
    <w:rsid w:val="000E4498"/>
    <w:rsid w:val="000E44FE"/>
    <w:rsid w:val="000E4707"/>
    <w:rsid w:val="000E47AE"/>
    <w:rsid w:val="000E508B"/>
    <w:rsid w:val="000E508F"/>
    <w:rsid w:val="000E5135"/>
    <w:rsid w:val="000E532E"/>
    <w:rsid w:val="000E5647"/>
    <w:rsid w:val="000E575C"/>
    <w:rsid w:val="000E5C05"/>
    <w:rsid w:val="000E5C2F"/>
    <w:rsid w:val="000E5E6B"/>
    <w:rsid w:val="000E6694"/>
    <w:rsid w:val="000E7025"/>
    <w:rsid w:val="000E7048"/>
    <w:rsid w:val="000E7201"/>
    <w:rsid w:val="000E73B1"/>
    <w:rsid w:val="000E7B2C"/>
    <w:rsid w:val="000F08D3"/>
    <w:rsid w:val="000F111D"/>
    <w:rsid w:val="000F149A"/>
    <w:rsid w:val="000F2C2D"/>
    <w:rsid w:val="000F2CAB"/>
    <w:rsid w:val="000F3816"/>
    <w:rsid w:val="000F42A8"/>
    <w:rsid w:val="000F4458"/>
    <w:rsid w:val="000F4837"/>
    <w:rsid w:val="000F49FE"/>
    <w:rsid w:val="000F4C68"/>
    <w:rsid w:val="000F4ED0"/>
    <w:rsid w:val="000F4F7E"/>
    <w:rsid w:val="000F542A"/>
    <w:rsid w:val="000F5867"/>
    <w:rsid w:val="000F5D64"/>
    <w:rsid w:val="000F63A5"/>
    <w:rsid w:val="000F69F2"/>
    <w:rsid w:val="000F6C1B"/>
    <w:rsid w:val="000F7974"/>
    <w:rsid w:val="00100F5B"/>
    <w:rsid w:val="00101CEB"/>
    <w:rsid w:val="00101F6E"/>
    <w:rsid w:val="00102240"/>
    <w:rsid w:val="001029E8"/>
    <w:rsid w:val="0010302D"/>
    <w:rsid w:val="00103B51"/>
    <w:rsid w:val="00103F78"/>
    <w:rsid w:val="0010427F"/>
    <w:rsid w:val="001045C4"/>
    <w:rsid w:val="001047B9"/>
    <w:rsid w:val="001050DD"/>
    <w:rsid w:val="0010519C"/>
    <w:rsid w:val="00105878"/>
    <w:rsid w:val="001064C1"/>
    <w:rsid w:val="00107AD8"/>
    <w:rsid w:val="00107FA4"/>
    <w:rsid w:val="00107FDA"/>
    <w:rsid w:val="001111D8"/>
    <w:rsid w:val="001117B8"/>
    <w:rsid w:val="00111F62"/>
    <w:rsid w:val="0011206B"/>
    <w:rsid w:val="00112266"/>
    <w:rsid w:val="00113C8D"/>
    <w:rsid w:val="00113E91"/>
    <w:rsid w:val="00113FD6"/>
    <w:rsid w:val="0011402C"/>
    <w:rsid w:val="00114BBE"/>
    <w:rsid w:val="00115053"/>
    <w:rsid w:val="00115472"/>
    <w:rsid w:val="00115592"/>
    <w:rsid w:val="001157C0"/>
    <w:rsid w:val="00115837"/>
    <w:rsid w:val="00115867"/>
    <w:rsid w:val="00115C3E"/>
    <w:rsid w:val="00116C36"/>
    <w:rsid w:val="00116FE1"/>
    <w:rsid w:val="001171A9"/>
    <w:rsid w:val="0012030F"/>
    <w:rsid w:val="00120329"/>
    <w:rsid w:val="001212D9"/>
    <w:rsid w:val="00121379"/>
    <w:rsid w:val="001214FE"/>
    <w:rsid w:val="001217B1"/>
    <w:rsid w:val="0012193F"/>
    <w:rsid w:val="00121BC9"/>
    <w:rsid w:val="00121F26"/>
    <w:rsid w:val="0012308F"/>
    <w:rsid w:val="0012373F"/>
    <w:rsid w:val="00123BC1"/>
    <w:rsid w:val="00124CA1"/>
    <w:rsid w:val="00125AB2"/>
    <w:rsid w:val="00125FB1"/>
    <w:rsid w:val="001260DC"/>
    <w:rsid w:val="0012670A"/>
    <w:rsid w:val="00127AC3"/>
    <w:rsid w:val="0013085A"/>
    <w:rsid w:val="00130B24"/>
    <w:rsid w:val="00130B91"/>
    <w:rsid w:val="00131319"/>
    <w:rsid w:val="001315EA"/>
    <w:rsid w:val="00131818"/>
    <w:rsid w:val="001318B0"/>
    <w:rsid w:val="00132BFA"/>
    <w:rsid w:val="00133218"/>
    <w:rsid w:val="00133BFC"/>
    <w:rsid w:val="00133C79"/>
    <w:rsid w:val="00133E64"/>
    <w:rsid w:val="0013409B"/>
    <w:rsid w:val="001342AC"/>
    <w:rsid w:val="00135155"/>
    <w:rsid w:val="001360E7"/>
    <w:rsid w:val="0013614A"/>
    <w:rsid w:val="0013635A"/>
    <w:rsid w:val="00136944"/>
    <w:rsid w:val="00136C25"/>
    <w:rsid w:val="00136CAF"/>
    <w:rsid w:val="00136F01"/>
    <w:rsid w:val="00136F6B"/>
    <w:rsid w:val="001370FC"/>
    <w:rsid w:val="00137179"/>
    <w:rsid w:val="001374BF"/>
    <w:rsid w:val="00137553"/>
    <w:rsid w:val="001376A5"/>
    <w:rsid w:val="00137C56"/>
    <w:rsid w:val="00140764"/>
    <w:rsid w:val="00140B5E"/>
    <w:rsid w:val="001410CD"/>
    <w:rsid w:val="00141850"/>
    <w:rsid w:val="00141883"/>
    <w:rsid w:val="00141BE0"/>
    <w:rsid w:val="0014297C"/>
    <w:rsid w:val="00143579"/>
    <w:rsid w:val="001437BC"/>
    <w:rsid w:val="00143953"/>
    <w:rsid w:val="00143B76"/>
    <w:rsid w:val="00143E81"/>
    <w:rsid w:val="00144200"/>
    <w:rsid w:val="00144FA3"/>
    <w:rsid w:val="00145A17"/>
    <w:rsid w:val="00145AC9"/>
    <w:rsid w:val="00145F99"/>
    <w:rsid w:val="00146537"/>
    <w:rsid w:val="00146E8A"/>
    <w:rsid w:val="00147A2E"/>
    <w:rsid w:val="001507D0"/>
    <w:rsid w:val="00150C11"/>
    <w:rsid w:val="00150EF9"/>
    <w:rsid w:val="00151550"/>
    <w:rsid w:val="001533F5"/>
    <w:rsid w:val="0015368E"/>
    <w:rsid w:val="00153B27"/>
    <w:rsid w:val="001540D8"/>
    <w:rsid w:val="001541DA"/>
    <w:rsid w:val="001542DA"/>
    <w:rsid w:val="00154B01"/>
    <w:rsid w:val="001559DE"/>
    <w:rsid w:val="0015606D"/>
    <w:rsid w:val="001569AC"/>
    <w:rsid w:val="0015707E"/>
    <w:rsid w:val="0015719C"/>
    <w:rsid w:val="0015744B"/>
    <w:rsid w:val="001576CE"/>
    <w:rsid w:val="00160AA0"/>
    <w:rsid w:val="00160BEC"/>
    <w:rsid w:val="00160E42"/>
    <w:rsid w:val="0016111D"/>
    <w:rsid w:val="001613CF"/>
    <w:rsid w:val="00161DBA"/>
    <w:rsid w:val="00162A75"/>
    <w:rsid w:val="00162BF3"/>
    <w:rsid w:val="00162F02"/>
    <w:rsid w:val="00163378"/>
    <w:rsid w:val="001634F9"/>
    <w:rsid w:val="00164331"/>
    <w:rsid w:val="0016489A"/>
    <w:rsid w:val="00164FF8"/>
    <w:rsid w:val="001650FA"/>
    <w:rsid w:val="001651F6"/>
    <w:rsid w:val="00166768"/>
    <w:rsid w:val="00166A3B"/>
    <w:rsid w:val="00167105"/>
    <w:rsid w:val="001676E6"/>
    <w:rsid w:val="0017055C"/>
    <w:rsid w:val="001705C2"/>
    <w:rsid w:val="001716A2"/>
    <w:rsid w:val="00172056"/>
    <w:rsid w:val="001725D0"/>
    <w:rsid w:val="00173716"/>
    <w:rsid w:val="00173F93"/>
    <w:rsid w:val="00174914"/>
    <w:rsid w:val="00175013"/>
    <w:rsid w:val="00175784"/>
    <w:rsid w:val="00175999"/>
    <w:rsid w:val="00176013"/>
    <w:rsid w:val="001768D2"/>
    <w:rsid w:val="0017693E"/>
    <w:rsid w:val="0017798F"/>
    <w:rsid w:val="00177B0C"/>
    <w:rsid w:val="00177D0E"/>
    <w:rsid w:val="0018005F"/>
    <w:rsid w:val="001807C5"/>
    <w:rsid w:val="00180CA3"/>
    <w:rsid w:val="0018104C"/>
    <w:rsid w:val="00181082"/>
    <w:rsid w:val="00181725"/>
    <w:rsid w:val="00181A34"/>
    <w:rsid w:val="001839C3"/>
    <w:rsid w:val="00183E4C"/>
    <w:rsid w:val="00184494"/>
    <w:rsid w:val="001845F4"/>
    <w:rsid w:val="00184F0E"/>
    <w:rsid w:val="001856C7"/>
    <w:rsid w:val="00185F6F"/>
    <w:rsid w:val="001860DD"/>
    <w:rsid w:val="001868D0"/>
    <w:rsid w:val="00186DD5"/>
    <w:rsid w:val="00186E37"/>
    <w:rsid w:val="00186EE9"/>
    <w:rsid w:val="0018712D"/>
    <w:rsid w:val="00187712"/>
    <w:rsid w:val="0019067C"/>
    <w:rsid w:val="001908E7"/>
    <w:rsid w:val="0019121C"/>
    <w:rsid w:val="00191838"/>
    <w:rsid w:val="001919B7"/>
    <w:rsid w:val="00191C88"/>
    <w:rsid w:val="00191E91"/>
    <w:rsid w:val="00191F04"/>
    <w:rsid w:val="00191FA1"/>
    <w:rsid w:val="0019249C"/>
    <w:rsid w:val="0019292B"/>
    <w:rsid w:val="00192989"/>
    <w:rsid w:val="001929BF"/>
    <w:rsid w:val="00193E66"/>
    <w:rsid w:val="00193E81"/>
    <w:rsid w:val="001940F1"/>
    <w:rsid w:val="00194DA3"/>
    <w:rsid w:val="00194E8F"/>
    <w:rsid w:val="00194FB5"/>
    <w:rsid w:val="001958AF"/>
    <w:rsid w:val="00195E1A"/>
    <w:rsid w:val="0019693F"/>
    <w:rsid w:val="00197E0D"/>
    <w:rsid w:val="001A0E6F"/>
    <w:rsid w:val="001A1455"/>
    <w:rsid w:val="001A1ABB"/>
    <w:rsid w:val="001A2151"/>
    <w:rsid w:val="001A23AC"/>
    <w:rsid w:val="001A2BEC"/>
    <w:rsid w:val="001A3291"/>
    <w:rsid w:val="001A3723"/>
    <w:rsid w:val="001A3C49"/>
    <w:rsid w:val="001A3FED"/>
    <w:rsid w:val="001A4192"/>
    <w:rsid w:val="001A466C"/>
    <w:rsid w:val="001A5284"/>
    <w:rsid w:val="001A5B18"/>
    <w:rsid w:val="001A5C33"/>
    <w:rsid w:val="001A614C"/>
    <w:rsid w:val="001A6750"/>
    <w:rsid w:val="001A79F1"/>
    <w:rsid w:val="001A7B82"/>
    <w:rsid w:val="001B0260"/>
    <w:rsid w:val="001B0637"/>
    <w:rsid w:val="001B1238"/>
    <w:rsid w:val="001B13C6"/>
    <w:rsid w:val="001B1866"/>
    <w:rsid w:val="001B1DB1"/>
    <w:rsid w:val="001B1F92"/>
    <w:rsid w:val="001B311D"/>
    <w:rsid w:val="001B38CB"/>
    <w:rsid w:val="001B3BB3"/>
    <w:rsid w:val="001B4314"/>
    <w:rsid w:val="001B4890"/>
    <w:rsid w:val="001B5159"/>
    <w:rsid w:val="001B5244"/>
    <w:rsid w:val="001B5789"/>
    <w:rsid w:val="001B5B87"/>
    <w:rsid w:val="001B735A"/>
    <w:rsid w:val="001B7565"/>
    <w:rsid w:val="001C0222"/>
    <w:rsid w:val="001C0348"/>
    <w:rsid w:val="001C16A9"/>
    <w:rsid w:val="001C2DEA"/>
    <w:rsid w:val="001C31FC"/>
    <w:rsid w:val="001C3947"/>
    <w:rsid w:val="001C3F8F"/>
    <w:rsid w:val="001C42D5"/>
    <w:rsid w:val="001C4848"/>
    <w:rsid w:val="001C4A68"/>
    <w:rsid w:val="001C5112"/>
    <w:rsid w:val="001C5480"/>
    <w:rsid w:val="001C564A"/>
    <w:rsid w:val="001C5A32"/>
    <w:rsid w:val="001C6563"/>
    <w:rsid w:val="001C6EEF"/>
    <w:rsid w:val="001C7095"/>
    <w:rsid w:val="001C7282"/>
    <w:rsid w:val="001C7CB5"/>
    <w:rsid w:val="001D0407"/>
    <w:rsid w:val="001D0468"/>
    <w:rsid w:val="001D05C9"/>
    <w:rsid w:val="001D1CA5"/>
    <w:rsid w:val="001D1FD8"/>
    <w:rsid w:val="001D2648"/>
    <w:rsid w:val="001D2D79"/>
    <w:rsid w:val="001D3193"/>
    <w:rsid w:val="001D3634"/>
    <w:rsid w:val="001D36DB"/>
    <w:rsid w:val="001D3ED2"/>
    <w:rsid w:val="001D402F"/>
    <w:rsid w:val="001D46A1"/>
    <w:rsid w:val="001D498B"/>
    <w:rsid w:val="001D4CE1"/>
    <w:rsid w:val="001D6E08"/>
    <w:rsid w:val="001D6FCC"/>
    <w:rsid w:val="001D74FF"/>
    <w:rsid w:val="001D7B1D"/>
    <w:rsid w:val="001D7C29"/>
    <w:rsid w:val="001D7C2D"/>
    <w:rsid w:val="001D7F70"/>
    <w:rsid w:val="001E056E"/>
    <w:rsid w:val="001E0A47"/>
    <w:rsid w:val="001E131B"/>
    <w:rsid w:val="001E1498"/>
    <w:rsid w:val="001E16F4"/>
    <w:rsid w:val="001E1FF7"/>
    <w:rsid w:val="001E2145"/>
    <w:rsid w:val="001E2182"/>
    <w:rsid w:val="001E2E87"/>
    <w:rsid w:val="001E3EC5"/>
    <w:rsid w:val="001E430B"/>
    <w:rsid w:val="001E4429"/>
    <w:rsid w:val="001E4479"/>
    <w:rsid w:val="001E4A86"/>
    <w:rsid w:val="001E4C0A"/>
    <w:rsid w:val="001E5B54"/>
    <w:rsid w:val="001E5B7F"/>
    <w:rsid w:val="001E5D4B"/>
    <w:rsid w:val="001E61C9"/>
    <w:rsid w:val="001E641E"/>
    <w:rsid w:val="001E7176"/>
    <w:rsid w:val="001E79B3"/>
    <w:rsid w:val="001E7F3A"/>
    <w:rsid w:val="001F008B"/>
    <w:rsid w:val="001F098A"/>
    <w:rsid w:val="001F0B15"/>
    <w:rsid w:val="001F10E4"/>
    <w:rsid w:val="001F1522"/>
    <w:rsid w:val="001F15E6"/>
    <w:rsid w:val="001F18B4"/>
    <w:rsid w:val="001F1963"/>
    <w:rsid w:val="001F1A42"/>
    <w:rsid w:val="001F275C"/>
    <w:rsid w:val="001F2A89"/>
    <w:rsid w:val="001F32EC"/>
    <w:rsid w:val="001F36D0"/>
    <w:rsid w:val="001F39AF"/>
    <w:rsid w:val="001F3A90"/>
    <w:rsid w:val="001F3BE7"/>
    <w:rsid w:val="001F4208"/>
    <w:rsid w:val="001F44B6"/>
    <w:rsid w:val="001F4790"/>
    <w:rsid w:val="001F5211"/>
    <w:rsid w:val="001F724D"/>
    <w:rsid w:val="001F78F0"/>
    <w:rsid w:val="00200C5D"/>
    <w:rsid w:val="0020109F"/>
    <w:rsid w:val="00201CA6"/>
    <w:rsid w:val="00202650"/>
    <w:rsid w:val="00202AF9"/>
    <w:rsid w:val="00202B75"/>
    <w:rsid w:val="00203581"/>
    <w:rsid w:val="002037A4"/>
    <w:rsid w:val="00203BBA"/>
    <w:rsid w:val="00204240"/>
    <w:rsid w:val="0020427B"/>
    <w:rsid w:val="00204624"/>
    <w:rsid w:val="00205284"/>
    <w:rsid w:val="00205296"/>
    <w:rsid w:val="0020532F"/>
    <w:rsid w:val="002055FE"/>
    <w:rsid w:val="00205661"/>
    <w:rsid w:val="00205C29"/>
    <w:rsid w:val="002062F5"/>
    <w:rsid w:val="002066DC"/>
    <w:rsid w:val="00206A4D"/>
    <w:rsid w:val="0020700D"/>
    <w:rsid w:val="00207379"/>
    <w:rsid w:val="00207BF5"/>
    <w:rsid w:val="00211BCE"/>
    <w:rsid w:val="0021248D"/>
    <w:rsid w:val="00212900"/>
    <w:rsid w:val="00213187"/>
    <w:rsid w:val="002132D7"/>
    <w:rsid w:val="00213CB9"/>
    <w:rsid w:val="002143A4"/>
    <w:rsid w:val="00215113"/>
    <w:rsid w:val="002151CC"/>
    <w:rsid w:val="00215294"/>
    <w:rsid w:val="00215767"/>
    <w:rsid w:val="002157F4"/>
    <w:rsid w:val="00215BEE"/>
    <w:rsid w:val="00215EA1"/>
    <w:rsid w:val="002161EC"/>
    <w:rsid w:val="002162CB"/>
    <w:rsid w:val="0021656F"/>
    <w:rsid w:val="002171AF"/>
    <w:rsid w:val="002171FB"/>
    <w:rsid w:val="002173DC"/>
    <w:rsid w:val="00217F99"/>
    <w:rsid w:val="00220811"/>
    <w:rsid w:val="00220EBF"/>
    <w:rsid w:val="00221131"/>
    <w:rsid w:val="0022117F"/>
    <w:rsid w:val="00221706"/>
    <w:rsid w:val="00221779"/>
    <w:rsid w:val="00221B26"/>
    <w:rsid w:val="00222BBF"/>
    <w:rsid w:val="00223328"/>
    <w:rsid w:val="00223353"/>
    <w:rsid w:val="00223BB0"/>
    <w:rsid w:val="00223F04"/>
    <w:rsid w:val="00224239"/>
    <w:rsid w:val="00224766"/>
    <w:rsid w:val="00224AED"/>
    <w:rsid w:val="00225A50"/>
    <w:rsid w:val="00226C5E"/>
    <w:rsid w:val="00226CE3"/>
    <w:rsid w:val="00226D40"/>
    <w:rsid w:val="00227624"/>
    <w:rsid w:val="002301D2"/>
    <w:rsid w:val="00230302"/>
    <w:rsid w:val="00230541"/>
    <w:rsid w:val="0023091A"/>
    <w:rsid w:val="00230A3F"/>
    <w:rsid w:val="002313E3"/>
    <w:rsid w:val="00231C3A"/>
    <w:rsid w:val="00231E43"/>
    <w:rsid w:val="002323AD"/>
    <w:rsid w:val="00232A26"/>
    <w:rsid w:val="00232EB6"/>
    <w:rsid w:val="002331B8"/>
    <w:rsid w:val="00233248"/>
    <w:rsid w:val="0023369E"/>
    <w:rsid w:val="00233AE9"/>
    <w:rsid w:val="00234056"/>
    <w:rsid w:val="00234774"/>
    <w:rsid w:val="0023485F"/>
    <w:rsid w:val="0023542F"/>
    <w:rsid w:val="00235584"/>
    <w:rsid w:val="00235BFC"/>
    <w:rsid w:val="00235EC9"/>
    <w:rsid w:val="00236A51"/>
    <w:rsid w:val="00236B18"/>
    <w:rsid w:val="00236DA5"/>
    <w:rsid w:val="002401FD"/>
    <w:rsid w:val="0024025B"/>
    <w:rsid w:val="00240458"/>
    <w:rsid w:val="0024059E"/>
    <w:rsid w:val="00240773"/>
    <w:rsid w:val="00241161"/>
    <w:rsid w:val="002414A9"/>
    <w:rsid w:val="00241ECE"/>
    <w:rsid w:val="00241F8A"/>
    <w:rsid w:val="002421F7"/>
    <w:rsid w:val="00242629"/>
    <w:rsid w:val="002429C2"/>
    <w:rsid w:val="002437B7"/>
    <w:rsid w:val="00243CC2"/>
    <w:rsid w:val="00244429"/>
    <w:rsid w:val="0024479A"/>
    <w:rsid w:val="00244A94"/>
    <w:rsid w:val="002458E0"/>
    <w:rsid w:val="00246576"/>
    <w:rsid w:val="00246EAC"/>
    <w:rsid w:val="0024720D"/>
    <w:rsid w:val="002474D2"/>
    <w:rsid w:val="00247B9D"/>
    <w:rsid w:val="00250171"/>
    <w:rsid w:val="00251CDE"/>
    <w:rsid w:val="00251F0E"/>
    <w:rsid w:val="00252181"/>
    <w:rsid w:val="002525EE"/>
    <w:rsid w:val="00252CAC"/>
    <w:rsid w:val="002534A7"/>
    <w:rsid w:val="002539A8"/>
    <w:rsid w:val="00253C46"/>
    <w:rsid w:val="00253C8F"/>
    <w:rsid w:val="00253E39"/>
    <w:rsid w:val="00254040"/>
    <w:rsid w:val="0025433F"/>
    <w:rsid w:val="0025454F"/>
    <w:rsid w:val="00254E8C"/>
    <w:rsid w:val="002559BC"/>
    <w:rsid w:val="00256389"/>
    <w:rsid w:val="00256CCB"/>
    <w:rsid w:val="00256FCC"/>
    <w:rsid w:val="00257177"/>
    <w:rsid w:val="00257187"/>
    <w:rsid w:val="00257786"/>
    <w:rsid w:val="0026031F"/>
    <w:rsid w:val="00260AFA"/>
    <w:rsid w:val="00260D33"/>
    <w:rsid w:val="0026129E"/>
    <w:rsid w:val="002625DF"/>
    <w:rsid w:val="00262BC1"/>
    <w:rsid w:val="0026367B"/>
    <w:rsid w:val="002636B7"/>
    <w:rsid w:val="0026396B"/>
    <w:rsid w:val="002642DE"/>
    <w:rsid w:val="00264352"/>
    <w:rsid w:val="00264AA2"/>
    <w:rsid w:val="002657B6"/>
    <w:rsid w:val="00265B77"/>
    <w:rsid w:val="00266264"/>
    <w:rsid w:val="00266927"/>
    <w:rsid w:val="00266E64"/>
    <w:rsid w:val="00267580"/>
    <w:rsid w:val="002679AA"/>
    <w:rsid w:val="00267F25"/>
    <w:rsid w:val="00267F72"/>
    <w:rsid w:val="00270038"/>
    <w:rsid w:val="00270410"/>
    <w:rsid w:val="002711DC"/>
    <w:rsid w:val="002712B5"/>
    <w:rsid w:val="002714A4"/>
    <w:rsid w:val="0027172F"/>
    <w:rsid w:val="0027187E"/>
    <w:rsid w:val="00272257"/>
    <w:rsid w:val="00272D7F"/>
    <w:rsid w:val="0027435D"/>
    <w:rsid w:val="0027436F"/>
    <w:rsid w:val="00274C19"/>
    <w:rsid w:val="00274DA0"/>
    <w:rsid w:val="00275803"/>
    <w:rsid w:val="00275C8D"/>
    <w:rsid w:val="00276318"/>
    <w:rsid w:val="0027652A"/>
    <w:rsid w:val="00276F42"/>
    <w:rsid w:val="00277B74"/>
    <w:rsid w:val="00277FDF"/>
    <w:rsid w:val="00280451"/>
    <w:rsid w:val="00280540"/>
    <w:rsid w:val="00280766"/>
    <w:rsid w:val="00280BB6"/>
    <w:rsid w:val="00280F4E"/>
    <w:rsid w:val="00281698"/>
    <w:rsid w:val="00281F18"/>
    <w:rsid w:val="0028225D"/>
    <w:rsid w:val="0028229C"/>
    <w:rsid w:val="00282943"/>
    <w:rsid w:val="00282D14"/>
    <w:rsid w:val="00282FE1"/>
    <w:rsid w:val="0028307E"/>
    <w:rsid w:val="00283201"/>
    <w:rsid w:val="002834A3"/>
    <w:rsid w:val="00283C07"/>
    <w:rsid w:val="00284763"/>
    <w:rsid w:val="002847C9"/>
    <w:rsid w:val="00284961"/>
    <w:rsid w:val="00285996"/>
    <w:rsid w:val="00285F1B"/>
    <w:rsid w:val="002867B1"/>
    <w:rsid w:val="00290C85"/>
    <w:rsid w:val="00290E4E"/>
    <w:rsid w:val="00290F5A"/>
    <w:rsid w:val="0029104A"/>
    <w:rsid w:val="0029151C"/>
    <w:rsid w:val="00291966"/>
    <w:rsid w:val="0029251C"/>
    <w:rsid w:val="0029258D"/>
    <w:rsid w:val="002928DD"/>
    <w:rsid w:val="00293270"/>
    <w:rsid w:val="00293512"/>
    <w:rsid w:val="0029352C"/>
    <w:rsid w:val="00293B03"/>
    <w:rsid w:val="00293C4B"/>
    <w:rsid w:val="0029419F"/>
    <w:rsid w:val="00295071"/>
    <w:rsid w:val="002969E7"/>
    <w:rsid w:val="00296CBA"/>
    <w:rsid w:val="002977D6"/>
    <w:rsid w:val="00297BF7"/>
    <w:rsid w:val="00297E9F"/>
    <w:rsid w:val="002A05E2"/>
    <w:rsid w:val="002A075B"/>
    <w:rsid w:val="002A0960"/>
    <w:rsid w:val="002A0A52"/>
    <w:rsid w:val="002A0ADA"/>
    <w:rsid w:val="002A0F47"/>
    <w:rsid w:val="002A152E"/>
    <w:rsid w:val="002A1998"/>
    <w:rsid w:val="002A2B63"/>
    <w:rsid w:val="002A305F"/>
    <w:rsid w:val="002A3516"/>
    <w:rsid w:val="002A35BD"/>
    <w:rsid w:val="002A3BA2"/>
    <w:rsid w:val="002A417F"/>
    <w:rsid w:val="002A48AD"/>
    <w:rsid w:val="002A5164"/>
    <w:rsid w:val="002A53D1"/>
    <w:rsid w:val="002A5465"/>
    <w:rsid w:val="002A59C1"/>
    <w:rsid w:val="002A6251"/>
    <w:rsid w:val="002A6410"/>
    <w:rsid w:val="002A66AE"/>
    <w:rsid w:val="002A6A3D"/>
    <w:rsid w:val="002A6CFA"/>
    <w:rsid w:val="002A6DB0"/>
    <w:rsid w:val="002A7C5D"/>
    <w:rsid w:val="002B06AA"/>
    <w:rsid w:val="002B0CB2"/>
    <w:rsid w:val="002B111C"/>
    <w:rsid w:val="002B11EF"/>
    <w:rsid w:val="002B122A"/>
    <w:rsid w:val="002B14FB"/>
    <w:rsid w:val="002B1AE3"/>
    <w:rsid w:val="002B223B"/>
    <w:rsid w:val="002B2C6F"/>
    <w:rsid w:val="002B3317"/>
    <w:rsid w:val="002B3AAB"/>
    <w:rsid w:val="002B4342"/>
    <w:rsid w:val="002B450C"/>
    <w:rsid w:val="002B4598"/>
    <w:rsid w:val="002B47AD"/>
    <w:rsid w:val="002B55C2"/>
    <w:rsid w:val="002B65B4"/>
    <w:rsid w:val="002B7AD4"/>
    <w:rsid w:val="002B7EC3"/>
    <w:rsid w:val="002B7FE9"/>
    <w:rsid w:val="002C0058"/>
    <w:rsid w:val="002C07DD"/>
    <w:rsid w:val="002C07E7"/>
    <w:rsid w:val="002C186F"/>
    <w:rsid w:val="002C1FCD"/>
    <w:rsid w:val="002C265D"/>
    <w:rsid w:val="002C28F9"/>
    <w:rsid w:val="002C2B28"/>
    <w:rsid w:val="002C301C"/>
    <w:rsid w:val="002C3503"/>
    <w:rsid w:val="002C444C"/>
    <w:rsid w:val="002C4D89"/>
    <w:rsid w:val="002C5319"/>
    <w:rsid w:val="002C5D6F"/>
    <w:rsid w:val="002C5FE4"/>
    <w:rsid w:val="002C63BC"/>
    <w:rsid w:val="002C75D9"/>
    <w:rsid w:val="002C7A42"/>
    <w:rsid w:val="002C7E68"/>
    <w:rsid w:val="002D0FCB"/>
    <w:rsid w:val="002D1D95"/>
    <w:rsid w:val="002D2156"/>
    <w:rsid w:val="002D2380"/>
    <w:rsid w:val="002D26AE"/>
    <w:rsid w:val="002D2C4C"/>
    <w:rsid w:val="002D2F2B"/>
    <w:rsid w:val="002D3533"/>
    <w:rsid w:val="002D3E5F"/>
    <w:rsid w:val="002D44D2"/>
    <w:rsid w:val="002D4A66"/>
    <w:rsid w:val="002D4F7C"/>
    <w:rsid w:val="002D5064"/>
    <w:rsid w:val="002D507B"/>
    <w:rsid w:val="002D549D"/>
    <w:rsid w:val="002D57FD"/>
    <w:rsid w:val="002D6054"/>
    <w:rsid w:val="002D61E6"/>
    <w:rsid w:val="002D6DA3"/>
    <w:rsid w:val="002E06A9"/>
    <w:rsid w:val="002E0827"/>
    <w:rsid w:val="002E152D"/>
    <w:rsid w:val="002E163E"/>
    <w:rsid w:val="002E1AF3"/>
    <w:rsid w:val="002E2092"/>
    <w:rsid w:val="002E252A"/>
    <w:rsid w:val="002E2730"/>
    <w:rsid w:val="002E2828"/>
    <w:rsid w:val="002E2853"/>
    <w:rsid w:val="002E2B14"/>
    <w:rsid w:val="002E2B38"/>
    <w:rsid w:val="002E2E07"/>
    <w:rsid w:val="002E340B"/>
    <w:rsid w:val="002E3832"/>
    <w:rsid w:val="002E3EE6"/>
    <w:rsid w:val="002E480D"/>
    <w:rsid w:val="002E4986"/>
    <w:rsid w:val="002E522C"/>
    <w:rsid w:val="002E67DE"/>
    <w:rsid w:val="002E77A0"/>
    <w:rsid w:val="002E79A1"/>
    <w:rsid w:val="002F00D4"/>
    <w:rsid w:val="002F00FC"/>
    <w:rsid w:val="002F04EC"/>
    <w:rsid w:val="002F055A"/>
    <w:rsid w:val="002F078A"/>
    <w:rsid w:val="002F0E4C"/>
    <w:rsid w:val="002F13F1"/>
    <w:rsid w:val="002F1A93"/>
    <w:rsid w:val="002F1C66"/>
    <w:rsid w:val="002F1C9B"/>
    <w:rsid w:val="002F266F"/>
    <w:rsid w:val="002F328B"/>
    <w:rsid w:val="002F37B7"/>
    <w:rsid w:val="002F39ED"/>
    <w:rsid w:val="002F3BDF"/>
    <w:rsid w:val="002F3CB8"/>
    <w:rsid w:val="002F4154"/>
    <w:rsid w:val="002F4219"/>
    <w:rsid w:val="002F46E5"/>
    <w:rsid w:val="002F4928"/>
    <w:rsid w:val="002F4D6E"/>
    <w:rsid w:val="002F5973"/>
    <w:rsid w:val="002F5ADC"/>
    <w:rsid w:val="002F6096"/>
    <w:rsid w:val="002F6597"/>
    <w:rsid w:val="002F79DA"/>
    <w:rsid w:val="002F7BD2"/>
    <w:rsid w:val="002F7C6F"/>
    <w:rsid w:val="003003EE"/>
    <w:rsid w:val="0030086C"/>
    <w:rsid w:val="00300936"/>
    <w:rsid w:val="0030112D"/>
    <w:rsid w:val="003012EF"/>
    <w:rsid w:val="003015A6"/>
    <w:rsid w:val="00301659"/>
    <w:rsid w:val="00301B71"/>
    <w:rsid w:val="00301D8D"/>
    <w:rsid w:val="00302466"/>
    <w:rsid w:val="003024BE"/>
    <w:rsid w:val="003028AA"/>
    <w:rsid w:val="00302AF3"/>
    <w:rsid w:val="00303036"/>
    <w:rsid w:val="00303AC1"/>
    <w:rsid w:val="00303DC2"/>
    <w:rsid w:val="00305304"/>
    <w:rsid w:val="003053AF"/>
    <w:rsid w:val="00305A62"/>
    <w:rsid w:val="00307114"/>
    <w:rsid w:val="0030714D"/>
    <w:rsid w:val="00307EA7"/>
    <w:rsid w:val="00307F55"/>
    <w:rsid w:val="00310732"/>
    <w:rsid w:val="003117B3"/>
    <w:rsid w:val="00311AA9"/>
    <w:rsid w:val="0031284C"/>
    <w:rsid w:val="00312F93"/>
    <w:rsid w:val="0031316D"/>
    <w:rsid w:val="00313190"/>
    <w:rsid w:val="003134BB"/>
    <w:rsid w:val="00314697"/>
    <w:rsid w:val="0031507B"/>
    <w:rsid w:val="00315278"/>
    <w:rsid w:val="00315E0B"/>
    <w:rsid w:val="003167DE"/>
    <w:rsid w:val="00316B52"/>
    <w:rsid w:val="00316CDF"/>
    <w:rsid w:val="00316D0F"/>
    <w:rsid w:val="003177E2"/>
    <w:rsid w:val="00317C34"/>
    <w:rsid w:val="0032034C"/>
    <w:rsid w:val="00320986"/>
    <w:rsid w:val="00320D7E"/>
    <w:rsid w:val="00320DA6"/>
    <w:rsid w:val="00321052"/>
    <w:rsid w:val="0032106C"/>
    <w:rsid w:val="00321265"/>
    <w:rsid w:val="00321737"/>
    <w:rsid w:val="003217F3"/>
    <w:rsid w:val="00321AAA"/>
    <w:rsid w:val="00321E27"/>
    <w:rsid w:val="00322445"/>
    <w:rsid w:val="003226A3"/>
    <w:rsid w:val="00322734"/>
    <w:rsid w:val="003228DB"/>
    <w:rsid w:val="00322B8B"/>
    <w:rsid w:val="00322C77"/>
    <w:rsid w:val="00322EA0"/>
    <w:rsid w:val="00323163"/>
    <w:rsid w:val="00323455"/>
    <w:rsid w:val="00323572"/>
    <w:rsid w:val="0032385F"/>
    <w:rsid w:val="00323994"/>
    <w:rsid w:val="00324478"/>
    <w:rsid w:val="003254C9"/>
    <w:rsid w:val="00325691"/>
    <w:rsid w:val="00325BD5"/>
    <w:rsid w:val="003274C2"/>
    <w:rsid w:val="003278C3"/>
    <w:rsid w:val="003302DC"/>
    <w:rsid w:val="003308ED"/>
    <w:rsid w:val="00330D34"/>
    <w:rsid w:val="003313B1"/>
    <w:rsid w:val="003314AC"/>
    <w:rsid w:val="003317A2"/>
    <w:rsid w:val="003318D6"/>
    <w:rsid w:val="00331FC2"/>
    <w:rsid w:val="00332466"/>
    <w:rsid w:val="003324FC"/>
    <w:rsid w:val="00333230"/>
    <w:rsid w:val="003339C0"/>
    <w:rsid w:val="00334942"/>
    <w:rsid w:val="00334D47"/>
    <w:rsid w:val="0033527E"/>
    <w:rsid w:val="00335D46"/>
    <w:rsid w:val="00336328"/>
    <w:rsid w:val="00336640"/>
    <w:rsid w:val="00336C2C"/>
    <w:rsid w:val="0033753B"/>
    <w:rsid w:val="0033F9D3"/>
    <w:rsid w:val="00340148"/>
    <w:rsid w:val="0034019C"/>
    <w:rsid w:val="00341413"/>
    <w:rsid w:val="00341AB1"/>
    <w:rsid w:val="003426D6"/>
    <w:rsid w:val="00342967"/>
    <w:rsid w:val="00343717"/>
    <w:rsid w:val="003439FA"/>
    <w:rsid w:val="00343ADF"/>
    <w:rsid w:val="00343BF8"/>
    <w:rsid w:val="00343C62"/>
    <w:rsid w:val="00343F90"/>
    <w:rsid w:val="003446A2"/>
    <w:rsid w:val="00345690"/>
    <w:rsid w:val="00345B92"/>
    <w:rsid w:val="00345EB4"/>
    <w:rsid w:val="00346146"/>
    <w:rsid w:val="00346541"/>
    <w:rsid w:val="003466ED"/>
    <w:rsid w:val="00346729"/>
    <w:rsid w:val="003474F3"/>
    <w:rsid w:val="003477FA"/>
    <w:rsid w:val="00347BB0"/>
    <w:rsid w:val="00347F4F"/>
    <w:rsid w:val="00350025"/>
    <w:rsid w:val="003505E0"/>
    <w:rsid w:val="00350739"/>
    <w:rsid w:val="003507B2"/>
    <w:rsid w:val="00350BAF"/>
    <w:rsid w:val="00351962"/>
    <w:rsid w:val="00351E4A"/>
    <w:rsid w:val="00352975"/>
    <w:rsid w:val="00354310"/>
    <w:rsid w:val="0035529A"/>
    <w:rsid w:val="003553D0"/>
    <w:rsid w:val="0035550B"/>
    <w:rsid w:val="00355661"/>
    <w:rsid w:val="00355AF7"/>
    <w:rsid w:val="00355DBF"/>
    <w:rsid w:val="00356536"/>
    <w:rsid w:val="003567E4"/>
    <w:rsid w:val="00356A39"/>
    <w:rsid w:val="00357061"/>
    <w:rsid w:val="00357492"/>
    <w:rsid w:val="003575D5"/>
    <w:rsid w:val="00357939"/>
    <w:rsid w:val="00357A73"/>
    <w:rsid w:val="00357D39"/>
    <w:rsid w:val="00357D7C"/>
    <w:rsid w:val="00357EB3"/>
    <w:rsid w:val="003601EE"/>
    <w:rsid w:val="00360DAA"/>
    <w:rsid w:val="00361366"/>
    <w:rsid w:val="003617C2"/>
    <w:rsid w:val="00361BEC"/>
    <w:rsid w:val="00361C5E"/>
    <w:rsid w:val="00361EBD"/>
    <w:rsid w:val="003625B2"/>
    <w:rsid w:val="00362A04"/>
    <w:rsid w:val="003633A8"/>
    <w:rsid w:val="00363596"/>
    <w:rsid w:val="00363BC7"/>
    <w:rsid w:val="00363CEE"/>
    <w:rsid w:val="00363D76"/>
    <w:rsid w:val="00364752"/>
    <w:rsid w:val="00365D5B"/>
    <w:rsid w:val="0036618A"/>
    <w:rsid w:val="00366773"/>
    <w:rsid w:val="00366908"/>
    <w:rsid w:val="00366C6A"/>
    <w:rsid w:val="00366CFF"/>
    <w:rsid w:val="00366D1E"/>
    <w:rsid w:val="00366EC2"/>
    <w:rsid w:val="00367029"/>
    <w:rsid w:val="003671F7"/>
    <w:rsid w:val="0036764C"/>
    <w:rsid w:val="00367A67"/>
    <w:rsid w:val="00367AE8"/>
    <w:rsid w:val="00367F1B"/>
    <w:rsid w:val="0037025C"/>
    <w:rsid w:val="00372460"/>
    <w:rsid w:val="0037267D"/>
    <w:rsid w:val="00372DE5"/>
    <w:rsid w:val="00372F8F"/>
    <w:rsid w:val="00372FDC"/>
    <w:rsid w:val="0037303B"/>
    <w:rsid w:val="003730CD"/>
    <w:rsid w:val="00373528"/>
    <w:rsid w:val="00373567"/>
    <w:rsid w:val="0037459A"/>
    <w:rsid w:val="003745D6"/>
    <w:rsid w:val="00374610"/>
    <w:rsid w:val="003746AA"/>
    <w:rsid w:val="003749EE"/>
    <w:rsid w:val="00374E40"/>
    <w:rsid w:val="003757BF"/>
    <w:rsid w:val="00375DD3"/>
    <w:rsid w:val="003760DB"/>
    <w:rsid w:val="00376131"/>
    <w:rsid w:val="0037619E"/>
    <w:rsid w:val="003761DD"/>
    <w:rsid w:val="0037658B"/>
    <w:rsid w:val="003766FA"/>
    <w:rsid w:val="0037673B"/>
    <w:rsid w:val="00376A6D"/>
    <w:rsid w:val="00377F3A"/>
    <w:rsid w:val="003800DD"/>
    <w:rsid w:val="00381203"/>
    <w:rsid w:val="003818FB"/>
    <w:rsid w:val="00381AB2"/>
    <w:rsid w:val="00381C50"/>
    <w:rsid w:val="00381DA9"/>
    <w:rsid w:val="0038216F"/>
    <w:rsid w:val="0038261E"/>
    <w:rsid w:val="003828A3"/>
    <w:rsid w:val="00383121"/>
    <w:rsid w:val="00383DEC"/>
    <w:rsid w:val="00384091"/>
    <w:rsid w:val="0038436B"/>
    <w:rsid w:val="00385442"/>
    <w:rsid w:val="00385A5B"/>
    <w:rsid w:val="0038628E"/>
    <w:rsid w:val="003863FB"/>
    <w:rsid w:val="00386548"/>
    <w:rsid w:val="00386840"/>
    <w:rsid w:val="00386A7F"/>
    <w:rsid w:val="00386B11"/>
    <w:rsid w:val="00390345"/>
    <w:rsid w:val="00390A51"/>
    <w:rsid w:val="00390B77"/>
    <w:rsid w:val="003927D2"/>
    <w:rsid w:val="003929E1"/>
    <w:rsid w:val="00393A50"/>
    <w:rsid w:val="00393EF0"/>
    <w:rsid w:val="00394249"/>
    <w:rsid w:val="003947F5"/>
    <w:rsid w:val="003949FB"/>
    <w:rsid w:val="00395087"/>
    <w:rsid w:val="003951B0"/>
    <w:rsid w:val="003956C5"/>
    <w:rsid w:val="00395B72"/>
    <w:rsid w:val="003968E2"/>
    <w:rsid w:val="00396A71"/>
    <w:rsid w:val="00396F96"/>
    <w:rsid w:val="00397950"/>
    <w:rsid w:val="003A0939"/>
    <w:rsid w:val="003A0E1D"/>
    <w:rsid w:val="003A1E91"/>
    <w:rsid w:val="003A20C5"/>
    <w:rsid w:val="003A2F0E"/>
    <w:rsid w:val="003A3AFC"/>
    <w:rsid w:val="003A40A2"/>
    <w:rsid w:val="003A43CF"/>
    <w:rsid w:val="003A53FE"/>
    <w:rsid w:val="003A551C"/>
    <w:rsid w:val="003A6471"/>
    <w:rsid w:val="003A6A62"/>
    <w:rsid w:val="003A7A10"/>
    <w:rsid w:val="003A7CD5"/>
    <w:rsid w:val="003B0A7A"/>
    <w:rsid w:val="003B0B91"/>
    <w:rsid w:val="003B0C0D"/>
    <w:rsid w:val="003B0E12"/>
    <w:rsid w:val="003B1125"/>
    <w:rsid w:val="003B1D29"/>
    <w:rsid w:val="003B2163"/>
    <w:rsid w:val="003B37E8"/>
    <w:rsid w:val="003B46DF"/>
    <w:rsid w:val="003B5286"/>
    <w:rsid w:val="003B5873"/>
    <w:rsid w:val="003B60F1"/>
    <w:rsid w:val="003B6727"/>
    <w:rsid w:val="003B6A50"/>
    <w:rsid w:val="003B6C3D"/>
    <w:rsid w:val="003B7788"/>
    <w:rsid w:val="003B7AC2"/>
    <w:rsid w:val="003B7AD8"/>
    <w:rsid w:val="003C01E4"/>
    <w:rsid w:val="003C034A"/>
    <w:rsid w:val="003C0520"/>
    <w:rsid w:val="003C0A46"/>
    <w:rsid w:val="003C0A61"/>
    <w:rsid w:val="003C0C1D"/>
    <w:rsid w:val="003C0FCD"/>
    <w:rsid w:val="003C1488"/>
    <w:rsid w:val="003C1A22"/>
    <w:rsid w:val="003C1DD0"/>
    <w:rsid w:val="003C1F14"/>
    <w:rsid w:val="003C24D5"/>
    <w:rsid w:val="003C24DF"/>
    <w:rsid w:val="003C24E9"/>
    <w:rsid w:val="003C2739"/>
    <w:rsid w:val="003C2AD9"/>
    <w:rsid w:val="003C2D65"/>
    <w:rsid w:val="003C3C71"/>
    <w:rsid w:val="003C4680"/>
    <w:rsid w:val="003C4FBE"/>
    <w:rsid w:val="003C5E13"/>
    <w:rsid w:val="003C5FA5"/>
    <w:rsid w:val="003C62D4"/>
    <w:rsid w:val="003C6335"/>
    <w:rsid w:val="003C63C1"/>
    <w:rsid w:val="003C6F87"/>
    <w:rsid w:val="003C72CE"/>
    <w:rsid w:val="003C77DB"/>
    <w:rsid w:val="003D07A8"/>
    <w:rsid w:val="003D0F11"/>
    <w:rsid w:val="003D0F1D"/>
    <w:rsid w:val="003D1391"/>
    <w:rsid w:val="003D1807"/>
    <w:rsid w:val="003D1F3A"/>
    <w:rsid w:val="003D28C0"/>
    <w:rsid w:val="003D29EF"/>
    <w:rsid w:val="003D3337"/>
    <w:rsid w:val="003D34D5"/>
    <w:rsid w:val="003D3584"/>
    <w:rsid w:val="003D3E63"/>
    <w:rsid w:val="003D42E9"/>
    <w:rsid w:val="003D47C2"/>
    <w:rsid w:val="003D51CB"/>
    <w:rsid w:val="003D5A47"/>
    <w:rsid w:val="003D65AE"/>
    <w:rsid w:val="003D6B53"/>
    <w:rsid w:val="003D7536"/>
    <w:rsid w:val="003D7B5D"/>
    <w:rsid w:val="003E1296"/>
    <w:rsid w:val="003E1BCD"/>
    <w:rsid w:val="003E1C21"/>
    <w:rsid w:val="003E44D5"/>
    <w:rsid w:val="003E4D41"/>
    <w:rsid w:val="003E5A81"/>
    <w:rsid w:val="003E5D62"/>
    <w:rsid w:val="003E5F90"/>
    <w:rsid w:val="003E65BA"/>
    <w:rsid w:val="003E73C1"/>
    <w:rsid w:val="003E782F"/>
    <w:rsid w:val="003E7D81"/>
    <w:rsid w:val="003E7FAA"/>
    <w:rsid w:val="003F00B2"/>
    <w:rsid w:val="003F0356"/>
    <w:rsid w:val="003F109E"/>
    <w:rsid w:val="003F13A8"/>
    <w:rsid w:val="003F1551"/>
    <w:rsid w:val="003F1EB4"/>
    <w:rsid w:val="003F327A"/>
    <w:rsid w:val="003F329E"/>
    <w:rsid w:val="003F36FD"/>
    <w:rsid w:val="003F373F"/>
    <w:rsid w:val="003F38A6"/>
    <w:rsid w:val="003F4353"/>
    <w:rsid w:val="003F4F69"/>
    <w:rsid w:val="003F5141"/>
    <w:rsid w:val="003F5340"/>
    <w:rsid w:val="003F56E3"/>
    <w:rsid w:val="003F618C"/>
    <w:rsid w:val="003F6736"/>
    <w:rsid w:val="003F6CCA"/>
    <w:rsid w:val="003F7821"/>
    <w:rsid w:val="003F784D"/>
    <w:rsid w:val="003F78E0"/>
    <w:rsid w:val="003F78FA"/>
    <w:rsid w:val="004005E8"/>
    <w:rsid w:val="00401311"/>
    <w:rsid w:val="00401933"/>
    <w:rsid w:val="00401958"/>
    <w:rsid w:val="00401D41"/>
    <w:rsid w:val="00402034"/>
    <w:rsid w:val="004028BE"/>
    <w:rsid w:val="00404613"/>
    <w:rsid w:val="0040479D"/>
    <w:rsid w:val="00404BC6"/>
    <w:rsid w:val="004051E4"/>
    <w:rsid w:val="00405E74"/>
    <w:rsid w:val="00406447"/>
    <w:rsid w:val="004065D5"/>
    <w:rsid w:val="004066EA"/>
    <w:rsid w:val="00406C72"/>
    <w:rsid w:val="00406C80"/>
    <w:rsid w:val="004079C0"/>
    <w:rsid w:val="00407A25"/>
    <w:rsid w:val="00411C17"/>
    <w:rsid w:val="004127D7"/>
    <w:rsid w:val="00412FF3"/>
    <w:rsid w:val="00413A93"/>
    <w:rsid w:val="00413BAD"/>
    <w:rsid w:val="00414932"/>
    <w:rsid w:val="0041587A"/>
    <w:rsid w:val="00416CD7"/>
    <w:rsid w:val="00416FC3"/>
    <w:rsid w:val="00417B2A"/>
    <w:rsid w:val="00420392"/>
    <w:rsid w:val="00420652"/>
    <w:rsid w:val="00420E8F"/>
    <w:rsid w:val="00420ED4"/>
    <w:rsid w:val="00421078"/>
    <w:rsid w:val="004210FE"/>
    <w:rsid w:val="004213D4"/>
    <w:rsid w:val="00421C2D"/>
    <w:rsid w:val="00421D77"/>
    <w:rsid w:val="00421F25"/>
    <w:rsid w:val="004225C9"/>
    <w:rsid w:val="004238B8"/>
    <w:rsid w:val="00425140"/>
    <w:rsid w:val="0042515C"/>
    <w:rsid w:val="00425E7D"/>
    <w:rsid w:val="0042635E"/>
    <w:rsid w:val="004263B5"/>
    <w:rsid w:val="0042679E"/>
    <w:rsid w:val="0042771B"/>
    <w:rsid w:val="004277CF"/>
    <w:rsid w:val="004277D6"/>
    <w:rsid w:val="00427F8D"/>
    <w:rsid w:val="004300A7"/>
    <w:rsid w:val="004312C9"/>
    <w:rsid w:val="00431658"/>
    <w:rsid w:val="004318C8"/>
    <w:rsid w:val="00431FBF"/>
    <w:rsid w:val="00432086"/>
    <w:rsid w:val="00432D30"/>
    <w:rsid w:val="0043308E"/>
    <w:rsid w:val="0043383B"/>
    <w:rsid w:val="004341A8"/>
    <w:rsid w:val="00434241"/>
    <w:rsid w:val="004346AC"/>
    <w:rsid w:val="004354F9"/>
    <w:rsid w:val="0043577A"/>
    <w:rsid w:val="004357EB"/>
    <w:rsid w:val="00435BE9"/>
    <w:rsid w:val="00435FE2"/>
    <w:rsid w:val="00436E36"/>
    <w:rsid w:val="00437090"/>
    <w:rsid w:val="004378A2"/>
    <w:rsid w:val="00437EC1"/>
    <w:rsid w:val="0044088C"/>
    <w:rsid w:val="004409EB"/>
    <w:rsid w:val="00440AF5"/>
    <w:rsid w:val="00440C7A"/>
    <w:rsid w:val="00441228"/>
    <w:rsid w:val="00441271"/>
    <w:rsid w:val="00441D25"/>
    <w:rsid w:val="0044230A"/>
    <w:rsid w:val="00442758"/>
    <w:rsid w:val="004428FD"/>
    <w:rsid w:val="00442A0B"/>
    <w:rsid w:val="0044372F"/>
    <w:rsid w:val="00443848"/>
    <w:rsid w:val="00443898"/>
    <w:rsid w:val="004439BE"/>
    <w:rsid w:val="00443CC2"/>
    <w:rsid w:val="0044431B"/>
    <w:rsid w:val="00444495"/>
    <w:rsid w:val="00444750"/>
    <w:rsid w:val="00444DAA"/>
    <w:rsid w:val="004451EC"/>
    <w:rsid w:val="004451FE"/>
    <w:rsid w:val="0044563C"/>
    <w:rsid w:val="004457B6"/>
    <w:rsid w:val="00445821"/>
    <w:rsid w:val="00445895"/>
    <w:rsid w:val="004459B4"/>
    <w:rsid w:val="00445C09"/>
    <w:rsid w:val="00445EF7"/>
    <w:rsid w:val="00446403"/>
    <w:rsid w:val="004466A0"/>
    <w:rsid w:val="00446806"/>
    <w:rsid w:val="00446EFE"/>
    <w:rsid w:val="00447D39"/>
    <w:rsid w:val="00450086"/>
    <w:rsid w:val="004504F8"/>
    <w:rsid w:val="00450A08"/>
    <w:rsid w:val="00450C7F"/>
    <w:rsid w:val="00451135"/>
    <w:rsid w:val="00451164"/>
    <w:rsid w:val="00452545"/>
    <w:rsid w:val="00452786"/>
    <w:rsid w:val="00452A59"/>
    <w:rsid w:val="004530DD"/>
    <w:rsid w:val="00453D69"/>
    <w:rsid w:val="00453DDD"/>
    <w:rsid w:val="004543CE"/>
    <w:rsid w:val="00455318"/>
    <w:rsid w:val="004556C6"/>
    <w:rsid w:val="00455BB6"/>
    <w:rsid w:val="004568DB"/>
    <w:rsid w:val="00457CBE"/>
    <w:rsid w:val="00457F50"/>
    <w:rsid w:val="00460205"/>
    <w:rsid w:val="004607A6"/>
    <w:rsid w:val="00460E29"/>
    <w:rsid w:val="00461526"/>
    <w:rsid w:val="00461878"/>
    <w:rsid w:val="004620F0"/>
    <w:rsid w:val="004622E1"/>
    <w:rsid w:val="00462B42"/>
    <w:rsid w:val="00462B52"/>
    <w:rsid w:val="00463F32"/>
    <w:rsid w:val="00463F34"/>
    <w:rsid w:val="00463F51"/>
    <w:rsid w:val="004644CC"/>
    <w:rsid w:val="004645E8"/>
    <w:rsid w:val="0046492E"/>
    <w:rsid w:val="0046549C"/>
    <w:rsid w:val="00465836"/>
    <w:rsid w:val="0046595F"/>
    <w:rsid w:val="00465B11"/>
    <w:rsid w:val="00465DAF"/>
    <w:rsid w:val="00466433"/>
    <w:rsid w:val="004664AA"/>
    <w:rsid w:val="0046687E"/>
    <w:rsid w:val="00467F93"/>
    <w:rsid w:val="0047010F"/>
    <w:rsid w:val="00470627"/>
    <w:rsid w:val="0047104A"/>
    <w:rsid w:val="004714C4"/>
    <w:rsid w:val="004717B8"/>
    <w:rsid w:val="00471B0D"/>
    <w:rsid w:val="00471DEC"/>
    <w:rsid w:val="00473C33"/>
    <w:rsid w:val="00473DDB"/>
    <w:rsid w:val="00473FBA"/>
    <w:rsid w:val="004748E4"/>
    <w:rsid w:val="00474C34"/>
    <w:rsid w:val="004751F3"/>
    <w:rsid w:val="004757B5"/>
    <w:rsid w:val="00475D49"/>
    <w:rsid w:val="00476580"/>
    <w:rsid w:val="00476CF3"/>
    <w:rsid w:val="00476FC5"/>
    <w:rsid w:val="00476FCA"/>
    <w:rsid w:val="00477B63"/>
    <w:rsid w:val="00477D32"/>
    <w:rsid w:val="0048018C"/>
    <w:rsid w:val="004803EB"/>
    <w:rsid w:val="00480B60"/>
    <w:rsid w:val="00482D6E"/>
    <w:rsid w:val="00482E23"/>
    <w:rsid w:val="00483EC6"/>
    <w:rsid w:val="00483EF5"/>
    <w:rsid w:val="004844A1"/>
    <w:rsid w:val="00484607"/>
    <w:rsid w:val="004849F7"/>
    <w:rsid w:val="00485475"/>
    <w:rsid w:val="00485AEE"/>
    <w:rsid w:val="00485F7D"/>
    <w:rsid w:val="0048610F"/>
    <w:rsid w:val="0048731D"/>
    <w:rsid w:val="004877BB"/>
    <w:rsid w:val="00487808"/>
    <w:rsid w:val="00487BFF"/>
    <w:rsid w:val="00490EE0"/>
    <w:rsid w:val="004918BC"/>
    <w:rsid w:val="0049274C"/>
    <w:rsid w:val="00492989"/>
    <w:rsid w:val="00492CF5"/>
    <w:rsid w:val="004934A9"/>
    <w:rsid w:val="004935F4"/>
    <w:rsid w:val="00494159"/>
    <w:rsid w:val="00494588"/>
    <w:rsid w:val="004967F1"/>
    <w:rsid w:val="00497533"/>
    <w:rsid w:val="00497F5A"/>
    <w:rsid w:val="004A027B"/>
    <w:rsid w:val="004A0605"/>
    <w:rsid w:val="004A08D1"/>
    <w:rsid w:val="004A10EF"/>
    <w:rsid w:val="004A241B"/>
    <w:rsid w:val="004A24FB"/>
    <w:rsid w:val="004A258D"/>
    <w:rsid w:val="004A269F"/>
    <w:rsid w:val="004A27CD"/>
    <w:rsid w:val="004A3121"/>
    <w:rsid w:val="004A32BA"/>
    <w:rsid w:val="004A374C"/>
    <w:rsid w:val="004A3DB6"/>
    <w:rsid w:val="004A424D"/>
    <w:rsid w:val="004A48F8"/>
    <w:rsid w:val="004A56D7"/>
    <w:rsid w:val="004A56F0"/>
    <w:rsid w:val="004A5876"/>
    <w:rsid w:val="004A643A"/>
    <w:rsid w:val="004A7433"/>
    <w:rsid w:val="004A780D"/>
    <w:rsid w:val="004A7A8C"/>
    <w:rsid w:val="004A7D74"/>
    <w:rsid w:val="004B0251"/>
    <w:rsid w:val="004B0B03"/>
    <w:rsid w:val="004B0EB9"/>
    <w:rsid w:val="004B1088"/>
    <w:rsid w:val="004B11AA"/>
    <w:rsid w:val="004B1CC4"/>
    <w:rsid w:val="004B1FC1"/>
    <w:rsid w:val="004B215E"/>
    <w:rsid w:val="004B2DC4"/>
    <w:rsid w:val="004B3096"/>
    <w:rsid w:val="004B319C"/>
    <w:rsid w:val="004B3380"/>
    <w:rsid w:val="004B358E"/>
    <w:rsid w:val="004B39BA"/>
    <w:rsid w:val="004B3BB9"/>
    <w:rsid w:val="004B467B"/>
    <w:rsid w:val="004B4A3E"/>
    <w:rsid w:val="004B4BEC"/>
    <w:rsid w:val="004B4CAE"/>
    <w:rsid w:val="004B5712"/>
    <w:rsid w:val="004B66C7"/>
    <w:rsid w:val="004B69EC"/>
    <w:rsid w:val="004B6F56"/>
    <w:rsid w:val="004B70D8"/>
    <w:rsid w:val="004B72B9"/>
    <w:rsid w:val="004B775D"/>
    <w:rsid w:val="004B79FD"/>
    <w:rsid w:val="004C0862"/>
    <w:rsid w:val="004C0A96"/>
    <w:rsid w:val="004C0E60"/>
    <w:rsid w:val="004C1A97"/>
    <w:rsid w:val="004C24E5"/>
    <w:rsid w:val="004C293E"/>
    <w:rsid w:val="004C2C6F"/>
    <w:rsid w:val="004C3920"/>
    <w:rsid w:val="004C3A81"/>
    <w:rsid w:val="004C3C41"/>
    <w:rsid w:val="004C44A8"/>
    <w:rsid w:val="004C5161"/>
    <w:rsid w:val="004C5A62"/>
    <w:rsid w:val="004C5F31"/>
    <w:rsid w:val="004C5F5E"/>
    <w:rsid w:val="004C62A0"/>
    <w:rsid w:val="004C639D"/>
    <w:rsid w:val="004C64D9"/>
    <w:rsid w:val="004C6D05"/>
    <w:rsid w:val="004C7784"/>
    <w:rsid w:val="004D038A"/>
    <w:rsid w:val="004D0614"/>
    <w:rsid w:val="004D06BE"/>
    <w:rsid w:val="004D144E"/>
    <w:rsid w:val="004D1DDD"/>
    <w:rsid w:val="004D2710"/>
    <w:rsid w:val="004D2B30"/>
    <w:rsid w:val="004D2E8A"/>
    <w:rsid w:val="004D336F"/>
    <w:rsid w:val="004D352D"/>
    <w:rsid w:val="004D36C0"/>
    <w:rsid w:val="004D44B8"/>
    <w:rsid w:val="004D4AE1"/>
    <w:rsid w:val="004D4C09"/>
    <w:rsid w:val="004D5A46"/>
    <w:rsid w:val="004D60E5"/>
    <w:rsid w:val="004D612E"/>
    <w:rsid w:val="004D6652"/>
    <w:rsid w:val="004D6A01"/>
    <w:rsid w:val="004D7513"/>
    <w:rsid w:val="004D752D"/>
    <w:rsid w:val="004D7C22"/>
    <w:rsid w:val="004E021D"/>
    <w:rsid w:val="004E0299"/>
    <w:rsid w:val="004E02B5"/>
    <w:rsid w:val="004E0FD9"/>
    <w:rsid w:val="004E1365"/>
    <w:rsid w:val="004E14A7"/>
    <w:rsid w:val="004E19A9"/>
    <w:rsid w:val="004E1A53"/>
    <w:rsid w:val="004E2334"/>
    <w:rsid w:val="004E239E"/>
    <w:rsid w:val="004E263B"/>
    <w:rsid w:val="004E2BDC"/>
    <w:rsid w:val="004E2C92"/>
    <w:rsid w:val="004E2D2F"/>
    <w:rsid w:val="004E3554"/>
    <w:rsid w:val="004E36DA"/>
    <w:rsid w:val="004E4B36"/>
    <w:rsid w:val="004E4BC0"/>
    <w:rsid w:val="004E4CDE"/>
    <w:rsid w:val="004E4CF2"/>
    <w:rsid w:val="004E51F8"/>
    <w:rsid w:val="004E56F9"/>
    <w:rsid w:val="004E6F8D"/>
    <w:rsid w:val="004E7BC4"/>
    <w:rsid w:val="004F1449"/>
    <w:rsid w:val="004F26FC"/>
    <w:rsid w:val="004F29C6"/>
    <w:rsid w:val="004F2C2F"/>
    <w:rsid w:val="004F3137"/>
    <w:rsid w:val="004F31BB"/>
    <w:rsid w:val="004F337C"/>
    <w:rsid w:val="004F35A5"/>
    <w:rsid w:val="004F36AE"/>
    <w:rsid w:val="004F3842"/>
    <w:rsid w:val="004F4183"/>
    <w:rsid w:val="004F447F"/>
    <w:rsid w:val="004F49A3"/>
    <w:rsid w:val="004F4A60"/>
    <w:rsid w:val="004F4B8D"/>
    <w:rsid w:val="004F4C9A"/>
    <w:rsid w:val="004F5EA6"/>
    <w:rsid w:val="004F606F"/>
    <w:rsid w:val="004F62C3"/>
    <w:rsid w:val="004F66D9"/>
    <w:rsid w:val="004F689F"/>
    <w:rsid w:val="004F74CF"/>
    <w:rsid w:val="004F7529"/>
    <w:rsid w:val="004F7E24"/>
    <w:rsid w:val="00500601"/>
    <w:rsid w:val="00500870"/>
    <w:rsid w:val="005015C2"/>
    <w:rsid w:val="00501751"/>
    <w:rsid w:val="005018E3"/>
    <w:rsid w:val="005020A0"/>
    <w:rsid w:val="005022FC"/>
    <w:rsid w:val="00502608"/>
    <w:rsid w:val="00502A4E"/>
    <w:rsid w:val="00502A95"/>
    <w:rsid w:val="00503001"/>
    <w:rsid w:val="005035F7"/>
    <w:rsid w:val="005038BF"/>
    <w:rsid w:val="00503B2B"/>
    <w:rsid w:val="00504159"/>
    <w:rsid w:val="0050418B"/>
    <w:rsid w:val="005044D8"/>
    <w:rsid w:val="00504CAB"/>
    <w:rsid w:val="00506C6F"/>
    <w:rsid w:val="00506F78"/>
    <w:rsid w:val="00507408"/>
    <w:rsid w:val="005076D2"/>
    <w:rsid w:val="00510223"/>
    <w:rsid w:val="005115E9"/>
    <w:rsid w:val="00511B41"/>
    <w:rsid w:val="00512937"/>
    <w:rsid w:val="005129D9"/>
    <w:rsid w:val="00512C21"/>
    <w:rsid w:val="005130B9"/>
    <w:rsid w:val="0051344D"/>
    <w:rsid w:val="00514592"/>
    <w:rsid w:val="005154E7"/>
    <w:rsid w:val="0051555D"/>
    <w:rsid w:val="00515C6E"/>
    <w:rsid w:val="00515DA8"/>
    <w:rsid w:val="00515FCF"/>
    <w:rsid w:val="0051607A"/>
    <w:rsid w:val="0051624D"/>
    <w:rsid w:val="005165F6"/>
    <w:rsid w:val="00516855"/>
    <w:rsid w:val="00516A10"/>
    <w:rsid w:val="00516C2B"/>
    <w:rsid w:val="00517469"/>
    <w:rsid w:val="00520487"/>
    <w:rsid w:val="00520DD3"/>
    <w:rsid w:val="00520E9D"/>
    <w:rsid w:val="00521ABB"/>
    <w:rsid w:val="00521B40"/>
    <w:rsid w:val="0052214E"/>
    <w:rsid w:val="0052217E"/>
    <w:rsid w:val="005221BA"/>
    <w:rsid w:val="005222D1"/>
    <w:rsid w:val="00522866"/>
    <w:rsid w:val="0052308B"/>
    <w:rsid w:val="005231EA"/>
    <w:rsid w:val="005234E9"/>
    <w:rsid w:val="0052371E"/>
    <w:rsid w:val="0052452B"/>
    <w:rsid w:val="005248D8"/>
    <w:rsid w:val="00524C2D"/>
    <w:rsid w:val="005255A2"/>
    <w:rsid w:val="005269B0"/>
    <w:rsid w:val="0052754C"/>
    <w:rsid w:val="0052757F"/>
    <w:rsid w:val="005301CB"/>
    <w:rsid w:val="00530277"/>
    <w:rsid w:val="00530E89"/>
    <w:rsid w:val="0053118E"/>
    <w:rsid w:val="0053146F"/>
    <w:rsid w:val="0053186A"/>
    <w:rsid w:val="00531EBF"/>
    <w:rsid w:val="0053230A"/>
    <w:rsid w:val="005325EE"/>
    <w:rsid w:val="00532715"/>
    <w:rsid w:val="00534254"/>
    <w:rsid w:val="00534CE4"/>
    <w:rsid w:val="00534EC1"/>
    <w:rsid w:val="005353CE"/>
    <w:rsid w:val="005354D2"/>
    <w:rsid w:val="0053564F"/>
    <w:rsid w:val="00535D62"/>
    <w:rsid w:val="00535E46"/>
    <w:rsid w:val="0053626F"/>
    <w:rsid w:val="00537B08"/>
    <w:rsid w:val="005402E8"/>
    <w:rsid w:val="00540FA3"/>
    <w:rsid w:val="00541128"/>
    <w:rsid w:val="00542819"/>
    <w:rsid w:val="00542DB0"/>
    <w:rsid w:val="005433C3"/>
    <w:rsid w:val="0054369D"/>
    <w:rsid w:val="005436A9"/>
    <w:rsid w:val="00543C82"/>
    <w:rsid w:val="00543E7D"/>
    <w:rsid w:val="00543F4A"/>
    <w:rsid w:val="00544003"/>
    <w:rsid w:val="00544118"/>
    <w:rsid w:val="005442C1"/>
    <w:rsid w:val="005445FD"/>
    <w:rsid w:val="00545486"/>
    <w:rsid w:val="00545C1B"/>
    <w:rsid w:val="00546196"/>
    <w:rsid w:val="00547C1B"/>
    <w:rsid w:val="00547C3D"/>
    <w:rsid w:val="0055087F"/>
    <w:rsid w:val="00550DAB"/>
    <w:rsid w:val="00552752"/>
    <w:rsid w:val="005527BC"/>
    <w:rsid w:val="00552A94"/>
    <w:rsid w:val="00552CE4"/>
    <w:rsid w:val="00552DBB"/>
    <w:rsid w:val="00552F19"/>
    <w:rsid w:val="0055328E"/>
    <w:rsid w:val="00553441"/>
    <w:rsid w:val="00553B29"/>
    <w:rsid w:val="0055413A"/>
    <w:rsid w:val="00554B9E"/>
    <w:rsid w:val="005552CF"/>
    <w:rsid w:val="00556458"/>
    <w:rsid w:val="00556C66"/>
    <w:rsid w:val="00556C8D"/>
    <w:rsid w:val="0056017F"/>
    <w:rsid w:val="00560624"/>
    <w:rsid w:val="00560AE2"/>
    <w:rsid w:val="00560B13"/>
    <w:rsid w:val="00560CF3"/>
    <w:rsid w:val="0056160E"/>
    <w:rsid w:val="00561624"/>
    <w:rsid w:val="00561E88"/>
    <w:rsid w:val="005621CD"/>
    <w:rsid w:val="0056241A"/>
    <w:rsid w:val="005624FD"/>
    <w:rsid w:val="00563264"/>
    <w:rsid w:val="005632C8"/>
    <w:rsid w:val="005633B1"/>
    <w:rsid w:val="00563544"/>
    <w:rsid w:val="005639DE"/>
    <w:rsid w:val="00563F97"/>
    <w:rsid w:val="00564249"/>
    <w:rsid w:val="00564313"/>
    <w:rsid w:val="00564D70"/>
    <w:rsid w:val="005655FF"/>
    <w:rsid w:val="0056622A"/>
    <w:rsid w:val="005664AF"/>
    <w:rsid w:val="0056677E"/>
    <w:rsid w:val="00567B62"/>
    <w:rsid w:val="00570817"/>
    <w:rsid w:val="005718FD"/>
    <w:rsid w:val="00571BF0"/>
    <w:rsid w:val="005722FB"/>
    <w:rsid w:val="00572464"/>
    <w:rsid w:val="005724ED"/>
    <w:rsid w:val="005728FA"/>
    <w:rsid w:val="0057294F"/>
    <w:rsid w:val="00572F7E"/>
    <w:rsid w:val="005731DD"/>
    <w:rsid w:val="00574205"/>
    <w:rsid w:val="0057440D"/>
    <w:rsid w:val="00574858"/>
    <w:rsid w:val="00574C75"/>
    <w:rsid w:val="005757EE"/>
    <w:rsid w:val="005769A1"/>
    <w:rsid w:val="00576AB7"/>
    <w:rsid w:val="005771FF"/>
    <w:rsid w:val="00577245"/>
    <w:rsid w:val="00580774"/>
    <w:rsid w:val="00581168"/>
    <w:rsid w:val="005811D6"/>
    <w:rsid w:val="005816F4"/>
    <w:rsid w:val="00581A5B"/>
    <w:rsid w:val="00581CC5"/>
    <w:rsid w:val="00581D54"/>
    <w:rsid w:val="00581F5F"/>
    <w:rsid w:val="0058208B"/>
    <w:rsid w:val="005824ED"/>
    <w:rsid w:val="00582753"/>
    <w:rsid w:val="00583527"/>
    <w:rsid w:val="00583700"/>
    <w:rsid w:val="005837EE"/>
    <w:rsid w:val="00583CEB"/>
    <w:rsid w:val="005841C4"/>
    <w:rsid w:val="00584FD1"/>
    <w:rsid w:val="00585460"/>
    <w:rsid w:val="005858F9"/>
    <w:rsid w:val="00586013"/>
    <w:rsid w:val="0058650D"/>
    <w:rsid w:val="0058654D"/>
    <w:rsid w:val="005867AF"/>
    <w:rsid w:val="00586E4E"/>
    <w:rsid w:val="00586F0E"/>
    <w:rsid w:val="00586F66"/>
    <w:rsid w:val="00587738"/>
    <w:rsid w:val="00587A2D"/>
    <w:rsid w:val="00587B6B"/>
    <w:rsid w:val="0059026C"/>
    <w:rsid w:val="00590417"/>
    <w:rsid w:val="0059069A"/>
    <w:rsid w:val="00590789"/>
    <w:rsid w:val="00590DD9"/>
    <w:rsid w:val="0059208F"/>
    <w:rsid w:val="0059209A"/>
    <w:rsid w:val="00592C0D"/>
    <w:rsid w:val="00593035"/>
    <w:rsid w:val="005930E4"/>
    <w:rsid w:val="00593EFF"/>
    <w:rsid w:val="00593FE9"/>
    <w:rsid w:val="00594176"/>
    <w:rsid w:val="005958AF"/>
    <w:rsid w:val="00595B39"/>
    <w:rsid w:val="00595EF9"/>
    <w:rsid w:val="005960B6"/>
    <w:rsid w:val="00596800"/>
    <w:rsid w:val="00596C37"/>
    <w:rsid w:val="00596C92"/>
    <w:rsid w:val="00596FCC"/>
    <w:rsid w:val="0059789D"/>
    <w:rsid w:val="005978BE"/>
    <w:rsid w:val="00597B79"/>
    <w:rsid w:val="00597B7C"/>
    <w:rsid w:val="005A0AE0"/>
    <w:rsid w:val="005A0D5C"/>
    <w:rsid w:val="005A10DF"/>
    <w:rsid w:val="005A1A41"/>
    <w:rsid w:val="005A2137"/>
    <w:rsid w:val="005A252F"/>
    <w:rsid w:val="005A2967"/>
    <w:rsid w:val="005A3C4F"/>
    <w:rsid w:val="005A46DA"/>
    <w:rsid w:val="005A494D"/>
    <w:rsid w:val="005A4DAE"/>
    <w:rsid w:val="005A5737"/>
    <w:rsid w:val="005A57D9"/>
    <w:rsid w:val="005A5857"/>
    <w:rsid w:val="005A5C19"/>
    <w:rsid w:val="005A6775"/>
    <w:rsid w:val="005B00EA"/>
    <w:rsid w:val="005B0115"/>
    <w:rsid w:val="005B0197"/>
    <w:rsid w:val="005B056B"/>
    <w:rsid w:val="005B0718"/>
    <w:rsid w:val="005B07DB"/>
    <w:rsid w:val="005B0E61"/>
    <w:rsid w:val="005B107E"/>
    <w:rsid w:val="005B1819"/>
    <w:rsid w:val="005B1C56"/>
    <w:rsid w:val="005B3221"/>
    <w:rsid w:val="005B3842"/>
    <w:rsid w:val="005B3B8D"/>
    <w:rsid w:val="005B3BBA"/>
    <w:rsid w:val="005B3EC6"/>
    <w:rsid w:val="005B414B"/>
    <w:rsid w:val="005B45D0"/>
    <w:rsid w:val="005B4812"/>
    <w:rsid w:val="005B48D1"/>
    <w:rsid w:val="005B5192"/>
    <w:rsid w:val="005B6359"/>
    <w:rsid w:val="005B67DC"/>
    <w:rsid w:val="005B6804"/>
    <w:rsid w:val="005B6D5F"/>
    <w:rsid w:val="005B746E"/>
    <w:rsid w:val="005B7727"/>
    <w:rsid w:val="005C0A54"/>
    <w:rsid w:val="005C0C4B"/>
    <w:rsid w:val="005C1886"/>
    <w:rsid w:val="005C1962"/>
    <w:rsid w:val="005C2248"/>
    <w:rsid w:val="005C23AE"/>
    <w:rsid w:val="005C2C4D"/>
    <w:rsid w:val="005C392D"/>
    <w:rsid w:val="005C3FD8"/>
    <w:rsid w:val="005C4206"/>
    <w:rsid w:val="005C434A"/>
    <w:rsid w:val="005C44EC"/>
    <w:rsid w:val="005C452D"/>
    <w:rsid w:val="005C5399"/>
    <w:rsid w:val="005C5F99"/>
    <w:rsid w:val="005C633B"/>
    <w:rsid w:val="005C6848"/>
    <w:rsid w:val="005C6B3C"/>
    <w:rsid w:val="005C6E52"/>
    <w:rsid w:val="005C75D3"/>
    <w:rsid w:val="005C77FB"/>
    <w:rsid w:val="005C7BCB"/>
    <w:rsid w:val="005C7C13"/>
    <w:rsid w:val="005C7D0B"/>
    <w:rsid w:val="005C7D14"/>
    <w:rsid w:val="005D0070"/>
    <w:rsid w:val="005D084F"/>
    <w:rsid w:val="005D0C6D"/>
    <w:rsid w:val="005D0CD9"/>
    <w:rsid w:val="005D100B"/>
    <w:rsid w:val="005D18D5"/>
    <w:rsid w:val="005D27A9"/>
    <w:rsid w:val="005D2865"/>
    <w:rsid w:val="005D28A6"/>
    <w:rsid w:val="005D29AF"/>
    <w:rsid w:val="005D2BFC"/>
    <w:rsid w:val="005D2D14"/>
    <w:rsid w:val="005D39E2"/>
    <w:rsid w:val="005D42D4"/>
    <w:rsid w:val="005D4584"/>
    <w:rsid w:val="005D49FB"/>
    <w:rsid w:val="005D4E5D"/>
    <w:rsid w:val="005D4F8E"/>
    <w:rsid w:val="005D5E24"/>
    <w:rsid w:val="005D6029"/>
    <w:rsid w:val="005D6061"/>
    <w:rsid w:val="005D618B"/>
    <w:rsid w:val="005D705E"/>
    <w:rsid w:val="005D72BA"/>
    <w:rsid w:val="005D73A9"/>
    <w:rsid w:val="005D7A7D"/>
    <w:rsid w:val="005D7F05"/>
    <w:rsid w:val="005E044A"/>
    <w:rsid w:val="005E07DB"/>
    <w:rsid w:val="005E0870"/>
    <w:rsid w:val="005E0B2A"/>
    <w:rsid w:val="005E110B"/>
    <w:rsid w:val="005E184F"/>
    <w:rsid w:val="005E1896"/>
    <w:rsid w:val="005E1E27"/>
    <w:rsid w:val="005E21F6"/>
    <w:rsid w:val="005E254D"/>
    <w:rsid w:val="005E299C"/>
    <w:rsid w:val="005E2DA9"/>
    <w:rsid w:val="005E332D"/>
    <w:rsid w:val="005E3FFF"/>
    <w:rsid w:val="005E445A"/>
    <w:rsid w:val="005E47A6"/>
    <w:rsid w:val="005E5372"/>
    <w:rsid w:val="005E657B"/>
    <w:rsid w:val="005E68BE"/>
    <w:rsid w:val="005E720C"/>
    <w:rsid w:val="005E766F"/>
    <w:rsid w:val="005E7725"/>
    <w:rsid w:val="005E77DB"/>
    <w:rsid w:val="005F00B4"/>
    <w:rsid w:val="005F05D8"/>
    <w:rsid w:val="005F0EDD"/>
    <w:rsid w:val="005F1291"/>
    <w:rsid w:val="005F13FC"/>
    <w:rsid w:val="005F1449"/>
    <w:rsid w:val="005F1AC0"/>
    <w:rsid w:val="005F1FFB"/>
    <w:rsid w:val="005F2E9B"/>
    <w:rsid w:val="005F3338"/>
    <w:rsid w:val="005F342A"/>
    <w:rsid w:val="005F35D3"/>
    <w:rsid w:val="005F4041"/>
    <w:rsid w:val="005F56CA"/>
    <w:rsid w:val="005F58FA"/>
    <w:rsid w:val="005F5B1F"/>
    <w:rsid w:val="005F5B66"/>
    <w:rsid w:val="005F6167"/>
    <w:rsid w:val="005F6671"/>
    <w:rsid w:val="005F67CD"/>
    <w:rsid w:val="005F6BBB"/>
    <w:rsid w:val="005F6E49"/>
    <w:rsid w:val="005F711B"/>
    <w:rsid w:val="005F79A6"/>
    <w:rsid w:val="005F79BC"/>
    <w:rsid w:val="006002BA"/>
    <w:rsid w:val="006006DC"/>
    <w:rsid w:val="00600BA8"/>
    <w:rsid w:val="006012BC"/>
    <w:rsid w:val="00601D42"/>
    <w:rsid w:val="00602EF4"/>
    <w:rsid w:val="0060321D"/>
    <w:rsid w:val="006045F9"/>
    <w:rsid w:val="0060507E"/>
    <w:rsid w:val="00606116"/>
    <w:rsid w:val="006064BE"/>
    <w:rsid w:val="00606614"/>
    <w:rsid w:val="00607A18"/>
    <w:rsid w:val="006106F5"/>
    <w:rsid w:val="006112E7"/>
    <w:rsid w:val="0061167C"/>
    <w:rsid w:val="00611AB0"/>
    <w:rsid w:val="00611EAA"/>
    <w:rsid w:val="006124F8"/>
    <w:rsid w:val="00612764"/>
    <w:rsid w:val="00612F58"/>
    <w:rsid w:val="0061391E"/>
    <w:rsid w:val="006143B9"/>
    <w:rsid w:val="006153C2"/>
    <w:rsid w:val="0061588C"/>
    <w:rsid w:val="00615D8B"/>
    <w:rsid w:val="00615F36"/>
    <w:rsid w:val="006165BF"/>
    <w:rsid w:val="00616A69"/>
    <w:rsid w:val="006176A6"/>
    <w:rsid w:val="00617714"/>
    <w:rsid w:val="00617C30"/>
    <w:rsid w:val="00620085"/>
    <w:rsid w:val="00620F69"/>
    <w:rsid w:val="0062135C"/>
    <w:rsid w:val="00621B5F"/>
    <w:rsid w:val="00621DD1"/>
    <w:rsid w:val="00622597"/>
    <w:rsid w:val="00622BE8"/>
    <w:rsid w:val="00622E23"/>
    <w:rsid w:val="006232C3"/>
    <w:rsid w:val="0062332A"/>
    <w:rsid w:val="006235DA"/>
    <w:rsid w:val="006237CE"/>
    <w:rsid w:val="0062422E"/>
    <w:rsid w:val="00624AD1"/>
    <w:rsid w:val="00624EAC"/>
    <w:rsid w:val="00625C60"/>
    <w:rsid w:val="0062609D"/>
    <w:rsid w:val="006262EB"/>
    <w:rsid w:val="0062630A"/>
    <w:rsid w:val="0062639D"/>
    <w:rsid w:val="006267C9"/>
    <w:rsid w:val="006267CF"/>
    <w:rsid w:val="006268A5"/>
    <w:rsid w:val="00626F99"/>
    <w:rsid w:val="00627151"/>
    <w:rsid w:val="00627A94"/>
    <w:rsid w:val="006301BC"/>
    <w:rsid w:val="00630264"/>
    <w:rsid w:val="006304EF"/>
    <w:rsid w:val="0063053D"/>
    <w:rsid w:val="00630E77"/>
    <w:rsid w:val="0063277C"/>
    <w:rsid w:val="00632E4A"/>
    <w:rsid w:val="006347E3"/>
    <w:rsid w:val="00634BDA"/>
    <w:rsid w:val="00634F3C"/>
    <w:rsid w:val="00635306"/>
    <w:rsid w:val="00635A1A"/>
    <w:rsid w:val="00635D19"/>
    <w:rsid w:val="00636201"/>
    <w:rsid w:val="006374B0"/>
    <w:rsid w:val="0063775A"/>
    <w:rsid w:val="006378DF"/>
    <w:rsid w:val="00637B00"/>
    <w:rsid w:val="006400A4"/>
    <w:rsid w:val="006402C5"/>
    <w:rsid w:val="00640C79"/>
    <w:rsid w:val="00641218"/>
    <w:rsid w:val="00641C63"/>
    <w:rsid w:val="00641D55"/>
    <w:rsid w:val="006421F3"/>
    <w:rsid w:val="00642D51"/>
    <w:rsid w:val="00643307"/>
    <w:rsid w:val="006454A5"/>
    <w:rsid w:val="00645ABC"/>
    <w:rsid w:val="00646968"/>
    <w:rsid w:val="00646AC7"/>
    <w:rsid w:val="00646C32"/>
    <w:rsid w:val="0064706F"/>
    <w:rsid w:val="006472F6"/>
    <w:rsid w:val="0065040E"/>
    <w:rsid w:val="00650A3E"/>
    <w:rsid w:val="00650AC9"/>
    <w:rsid w:val="00650C0D"/>
    <w:rsid w:val="00651072"/>
    <w:rsid w:val="00651656"/>
    <w:rsid w:val="00651B39"/>
    <w:rsid w:val="00651BE6"/>
    <w:rsid w:val="006521C3"/>
    <w:rsid w:val="006527F7"/>
    <w:rsid w:val="00653497"/>
    <w:rsid w:val="00654320"/>
    <w:rsid w:val="00654FBB"/>
    <w:rsid w:val="006552A5"/>
    <w:rsid w:val="006559DA"/>
    <w:rsid w:val="006566D2"/>
    <w:rsid w:val="006568DC"/>
    <w:rsid w:val="00656F8E"/>
    <w:rsid w:val="00657467"/>
    <w:rsid w:val="006576CC"/>
    <w:rsid w:val="00657CCF"/>
    <w:rsid w:val="00660D39"/>
    <w:rsid w:val="0066139B"/>
    <w:rsid w:val="00661C02"/>
    <w:rsid w:val="006627CD"/>
    <w:rsid w:val="0066289C"/>
    <w:rsid w:val="0066290A"/>
    <w:rsid w:val="00663196"/>
    <w:rsid w:val="00663605"/>
    <w:rsid w:val="006638AE"/>
    <w:rsid w:val="00664D19"/>
    <w:rsid w:val="006654D8"/>
    <w:rsid w:val="0066608E"/>
    <w:rsid w:val="006662BA"/>
    <w:rsid w:val="006663AD"/>
    <w:rsid w:val="006669D7"/>
    <w:rsid w:val="00667039"/>
    <w:rsid w:val="0066761B"/>
    <w:rsid w:val="006678A7"/>
    <w:rsid w:val="00667ECB"/>
    <w:rsid w:val="00670C0E"/>
    <w:rsid w:val="006710E1"/>
    <w:rsid w:val="00671829"/>
    <w:rsid w:val="00671E77"/>
    <w:rsid w:val="006721A6"/>
    <w:rsid w:val="006726DA"/>
    <w:rsid w:val="006726E5"/>
    <w:rsid w:val="006731AC"/>
    <w:rsid w:val="006731CA"/>
    <w:rsid w:val="00673459"/>
    <w:rsid w:val="00673AC6"/>
    <w:rsid w:val="00674C81"/>
    <w:rsid w:val="00675ACB"/>
    <w:rsid w:val="00675E1C"/>
    <w:rsid w:val="006760D4"/>
    <w:rsid w:val="0067613E"/>
    <w:rsid w:val="006762D8"/>
    <w:rsid w:val="00676819"/>
    <w:rsid w:val="006769F8"/>
    <w:rsid w:val="00676D30"/>
    <w:rsid w:val="0067768B"/>
    <w:rsid w:val="00677993"/>
    <w:rsid w:val="00677EA6"/>
    <w:rsid w:val="0068077D"/>
    <w:rsid w:val="00680F93"/>
    <w:rsid w:val="00680FC6"/>
    <w:rsid w:val="006816E8"/>
    <w:rsid w:val="006827D9"/>
    <w:rsid w:val="00683017"/>
    <w:rsid w:val="00683178"/>
    <w:rsid w:val="00683276"/>
    <w:rsid w:val="00683344"/>
    <w:rsid w:val="00683AB4"/>
    <w:rsid w:val="00683DD0"/>
    <w:rsid w:val="0068438A"/>
    <w:rsid w:val="00684A0F"/>
    <w:rsid w:val="0068514C"/>
    <w:rsid w:val="00685605"/>
    <w:rsid w:val="0068571E"/>
    <w:rsid w:val="006858EF"/>
    <w:rsid w:val="00685AFE"/>
    <w:rsid w:val="00685C5B"/>
    <w:rsid w:val="006863C8"/>
    <w:rsid w:val="00686828"/>
    <w:rsid w:val="00686835"/>
    <w:rsid w:val="00686FCE"/>
    <w:rsid w:val="006873E2"/>
    <w:rsid w:val="00687929"/>
    <w:rsid w:val="00687C87"/>
    <w:rsid w:val="00690AE2"/>
    <w:rsid w:val="0069185D"/>
    <w:rsid w:val="00691ED4"/>
    <w:rsid w:val="00692134"/>
    <w:rsid w:val="00692652"/>
    <w:rsid w:val="00692A35"/>
    <w:rsid w:val="00692A6A"/>
    <w:rsid w:val="0069302F"/>
    <w:rsid w:val="006930FD"/>
    <w:rsid w:val="006932FD"/>
    <w:rsid w:val="0069345F"/>
    <w:rsid w:val="00693693"/>
    <w:rsid w:val="00694012"/>
    <w:rsid w:val="00694031"/>
    <w:rsid w:val="0069518A"/>
    <w:rsid w:val="00695ACA"/>
    <w:rsid w:val="006975CF"/>
    <w:rsid w:val="00697CE0"/>
    <w:rsid w:val="00697F49"/>
    <w:rsid w:val="006A0842"/>
    <w:rsid w:val="006A0AAA"/>
    <w:rsid w:val="006A0D2B"/>
    <w:rsid w:val="006A1190"/>
    <w:rsid w:val="006A1895"/>
    <w:rsid w:val="006A1B8B"/>
    <w:rsid w:val="006A1F96"/>
    <w:rsid w:val="006A20ED"/>
    <w:rsid w:val="006A2CD1"/>
    <w:rsid w:val="006A2FBA"/>
    <w:rsid w:val="006A3385"/>
    <w:rsid w:val="006A3398"/>
    <w:rsid w:val="006A3F27"/>
    <w:rsid w:val="006A4277"/>
    <w:rsid w:val="006A42FB"/>
    <w:rsid w:val="006A44EB"/>
    <w:rsid w:val="006A4750"/>
    <w:rsid w:val="006A497D"/>
    <w:rsid w:val="006A49D0"/>
    <w:rsid w:val="006A4B71"/>
    <w:rsid w:val="006A4D74"/>
    <w:rsid w:val="006A4E3E"/>
    <w:rsid w:val="006A5297"/>
    <w:rsid w:val="006A52BC"/>
    <w:rsid w:val="006A5439"/>
    <w:rsid w:val="006A5590"/>
    <w:rsid w:val="006A6354"/>
    <w:rsid w:val="006A6B72"/>
    <w:rsid w:val="006A6E98"/>
    <w:rsid w:val="006A6F52"/>
    <w:rsid w:val="006A709B"/>
    <w:rsid w:val="006B0502"/>
    <w:rsid w:val="006B0622"/>
    <w:rsid w:val="006B0717"/>
    <w:rsid w:val="006B0F39"/>
    <w:rsid w:val="006B14F3"/>
    <w:rsid w:val="006B173E"/>
    <w:rsid w:val="006B1BF4"/>
    <w:rsid w:val="006B23C6"/>
    <w:rsid w:val="006B2757"/>
    <w:rsid w:val="006B2A1F"/>
    <w:rsid w:val="006B33F7"/>
    <w:rsid w:val="006B4C81"/>
    <w:rsid w:val="006B4EA1"/>
    <w:rsid w:val="006B5476"/>
    <w:rsid w:val="006B56ED"/>
    <w:rsid w:val="006B591A"/>
    <w:rsid w:val="006B607E"/>
    <w:rsid w:val="006B6250"/>
    <w:rsid w:val="006B740A"/>
    <w:rsid w:val="006B771E"/>
    <w:rsid w:val="006B7AD3"/>
    <w:rsid w:val="006C08F3"/>
    <w:rsid w:val="006C100D"/>
    <w:rsid w:val="006C105D"/>
    <w:rsid w:val="006C18F4"/>
    <w:rsid w:val="006C1AF0"/>
    <w:rsid w:val="006C2D2A"/>
    <w:rsid w:val="006C3132"/>
    <w:rsid w:val="006C3260"/>
    <w:rsid w:val="006C33E3"/>
    <w:rsid w:val="006C36BA"/>
    <w:rsid w:val="006C4175"/>
    <w:rsid w:val="006C505C"/>
    <w:rsid w:val="006C52AE"/>
    <w:rsid w:val="006C52ED"/>
    <w:rsid w:val="006C53B4"/>
    <w:rsid w:val="006C53BA"/>
    <w:rsid w:val="006C5BE2"/>
    <w:rsid w:val="006C606A"/>
    <w:rsid w:val="006C6395"/>
    <w:rsid w:val="006C65FE"/>
    <w:rsid w:val="006C73C2"/>
    <w:rsid w:val="006C7B30"/>
    <w:rsid w:val="006D0502"/>
    <w:rsid w:val="006D0700"/>
    <w:rsid w:val="006D10DB"/>
    <w:rsid w:val="006D149F"/>
    <w:rsid w:val="006D1F2A"/>
    <w:rsid w:val="006D236B"/>
    <w:rsid w:val="006D2411"/>
    <w:rsid w:val="006D29C7"/>
    <w:rsid w:val="006D2B38"/>
    <w:rsid w:val="006D2D3C"/>
    <w:rsid w:val="006D2EB0"/>
    <w:rsid w:val="006D3822"/>
    <w:rsid w:val="006D40F3"/>
    <w:rsid w:val="006D46D6"/>
    <w:rsid w:val="006D531A"/>
    <w:rsid w:val="006D56C0"/>
    <w:rsid w:val="006D5C2E"/>
    <w:rsid w:val="006D5EBC"/>
    <w:rsid w:val="006D675B"/>
    <w:rsid w:val="006D7101"/>
    <w:rsid w:val="006D7185"/>
    <w:rsid w:val="006D744D"/>
    <w:rsid w:val="006D748A"/>
    <w:rsid w:val="006E009F"/>
    <w:rsid w:val="006E0296"/>
    <w:rsid w:val="006E0301"/>
    <w:rsid w:val="006E0ED6"/>
    <w:rsid w:val="006E12A8"/>
    <w:rsid w:val="006E1AF0"/>
    <w:rsid w:val="006E2188"/>
    <w:rsid w:val="006E21B6"/>
    <w:rsid w:val="006E3C5A"/>
    <w:rsid w:val="006E3C98"/>
    <w:rsid w:val="006E3E07"/>
    <w:rsid w:val="006E3E72"/>
    <w:rsid w:val="006E44DA"/>
    <w:rsid w:val="006E473F"/>
    <w:rsid w:val="006E4CAF"/>
    <w:rsid w:val="006E5A1A"/>
    <w:rsid w:val="006E5B6D"/>
    <w:rsid w:val="006E5F6E"/>
    <w:rsid w:val="006E6431"/>
    <w:rsid w:val="006E6923"/>
    <w:rsid w:val="006E6E89"/>
    <w:rsid w:val="006E73EF"/>
    <w:rsid w:val="006E7633"/>
    <w:rsid w:val="006E7A3C"/>
    <w:rsid w:val="006E7D41"/>
    <w:rsid w:val="006E7FEB"/>
    <w:rsid w:val="006F00F5"/>
    <w:rsid w:val="006F0166"/>
    <w:rsid w:val="006F1E60"/>
    <w:rsid w:val="006F24AC"/>
    <w:rsid w:val="006F24E8"/>
    <w:rsid w:val="006F258A"/>
    <w:rsid w:val="006F2D13"/>
    <w:rsid w:val="006F333A"/>
    <w:rsid w:val="006F4526"/>
    <w:rsid w:val="006F4597"/>
    <w:rsid w:val="006F4898"/>
    <w:rsid w:val="006F4B1A"/>
    <w:rsid w:val="006F4E92"/>
    <w:rsid w:val="006F4F8D"/>
    <w:rsid w:val="006F5443"/>
    <w:rsid w:val="006F6380"/>
    <w:rsid w:val="006F6736"/>
    <w:rsid w:val="006F6B9E"/>
    <w:rsid w:val="006F723D"/>
    <w:rsid w:val="006F74EB"/>
    <w:rsid w:val="006F7858"/>
    <w:rsid w:val="006F7907"/>
    <w:rsid w:val="006F797B"/>
    <w:rsid w:val="006F7A40"/>
    <w:rsid w:val="006F7A4D"/>
    <w:rsid w:val="006F7DA5"/>
    <w:rsid w:val="007002BE"/>
    <w:rsid w:val="007008C3"/>
    <w:rsid w:val="007008D0"/>
    <w:rsid w:val="00700B7B"/>
    <w:rsid w:val="007013BA"/>
    <w:rsid w:val="007014F4"/>
    <w:rsid w:val="00702141"/>
    <w:rsid w:val="007021B9"/>
    <w:rsid w:val="007021BB"/>
    <w:rsid w:val="0070286B"/>
    <w:rsid w:val="00703DAD"/>
    <w:rsid w:val="00704048"/>
    <w:rsid w:val="0070476C"/>
    <w:rsid w:val="007049BB"/>
    <w:rsid w:val="00704A26"/>
    <w:rsid w:val="0070519B"/>
    <w:rsid w:val="00705266"/>
    <w:rsid w:val="00705E9B"/>
    <w:rsid w:val="00706781"/>
    <w:rsid w:val="007067E3"/>
    <w:rsid w:val="0070690F"/>
    <w:rsid w:val="00707352"/>
    <w:rsid w:val="00707AD1"/>
    <w:rsid w:val="00707D1F"/>
    <w:rsid w:val="00710012"/>
    <w:rsid w:val="007104BE"/>
    <w:rsid w:val="00710A3D"/>
    <w:rsid w:val="00710AA5"/>
    <w:rsid w:val="00711AA6"/>
    <w:rsid w:val="0071217C"/>
    <w:rsid w:val="00712243"/>
    <w:rsid w:val="00712790"/>
    <w:rsid w:val="00712A45"/>
    <w:rsid w:val="00712FF2"/>
    <w:rsid w:val="007130F1"/>
    <w:rsid w:val="00713961"/>
    <w:rsid w:val="00713FC7"/>
    <w:rsid w:val="0071414E"/>
    <w:rsid w:val="00714AAB"/>
    <w:rsid w:val="00714EA3"/>
    <w:rsid w:val="007150EC"/>
    <w:rsid w:val="007155C0"/>
    <w:rsid w:val="00715630"/>
    <w:rsid w:val="00715CBB"/>
    <w:rsid w:val="0071635D"/>
    <w:rsid w:val="00716B47"/>
    <w:rsid w:val="00716EC0"/>
    <w:rsid w:val="0071702B"/>
    <w:rsid w:val="00717057"/>
    <w:rsid w:val="007202B4"/>
    <w:rsid w:val="00720B3B"/>
    <w:rsid w:val="00720CFF"/>
    <w:rsid w:val="0072173C"/>
    <w:rsid w:val="00721A68"/>
    <w:rsid w:val="00721DFE"/>
    <w:rsid w:val="007222F7"/>
    <w:rsid w:val="0072272F"/>
    <w:rsid w:val="007239D8"/>
    <w:rsid w:val="00723BF4"/>
    <w:rsid w:val="00723EDD"/>
    <w:rsid w:val="007245A0"/>
    <w:rsid w:val="00724647"/>
    <w:rsid w:val="00724B02"/>
    <w:rsid w:val="00725570"/>
    <w:rsid w:val="007258C7"/>
    <w:rsid w:val="00727355"/>
    <w:rsid w:val="00727627"/>
    <w:rsid w:val="00730510"/>
    <w:rsid w:val="0073071F"/>
    <w:rsid w:val="00730C31"/>
    <w:rsid w:val="00731055"/>
    <w:rsid w:val="00731344"/>
    <w:rsid w:val="0073141A"/>
    <w:rsid w:val="00731919"/>
    <w:rsid w:val="0073193F"/>
    <w:rsid w:val="00732024"/>
    <w:rsid w:val="00732770"/>
    <w:rsid w:val="00733A8C"/>
    <w:rsid w:val="00734143"/>
    <w:rsid w:val="00734505"/>
    <w:rsid w:val="007346EF"/>
    <w:rsid w:val="00734EBA"/>
    <w:rsid w:val="007355D6"/>
    <w:rsid w:val="00736B73"/>
    <w:rsid w:val="007374E6"/>
    <w:rsid w:val="00737F70"/>
    <w:rsid w:val="00741CBB"/>
    <w:rsid w:val="00742169"/>
    <w:rsid w:val="00742B7D"/>
    <w:rsid w:val="00742E4B"/>
    <w:rsid w:val="00742F50"/>
    <w:rsid w:val="00742F78"/>
    <w:rsid w:val="00742F9B"/>
    <w:rsid w:val="007431E0"/>
    <w:rsid w:val="00744056"/>
    <w:rsid w:val="0074417A"/>
    <w:rsid w:val="007450C2"/>
    <w:rsid w:val="0074534F"/>
    <w:rsid w:val="007461C7"/>
    <w:rsid w:val="00746213"/>
    <w:rsid w:val="007462B5"/>
    <w:rsid w:val="007463B3"/>
    <w:rsid w:val="0074685A"/>
    <w:rsid w:val="007470C6"/>
    <w:rsid w:val="007472D3"/>
    <w:rsid w:val="0074740E"/>
    <w:rsid w:val="00747F1A"/>
    <w:rsid w:val="00750352"/>
    <w:rsid w:val="007506A7"/>
    <w:rsid w:val="00751EA6"/>
    <w:rsid w:val="0075253B"/>
    <w:rsid w:val="0075295A"/>
    <w:rsid w:val="00752E2B"/>
    <w:rsid w:val="007530AA"/>
    <w:rsid w:val="0075335F"/>
    <w:rsid w:val="007538FF"/>
    <w:rsid w:val="007546F1"/>
    <w:rsid w:val="0075505B"/>
    <w:rsid w:val="00755737"/>
    <w:rsid w:val="00755920"/>
    <w:rsid w:val="00755BBC"/>
    <w:rsid w:val="007576C1"/>
    <w:rsid w:val="007600B3"/>
    <w:rsid w:val="00760CCA"/>
    <w:rsid w:val="007611EC"/>
    <w:rsid w:val="007612B8"/>
    <w:rsid w:val="007619D0"/>
    <w:rsid w:val="00762138"/>
    <w:rsid w:val="0076215A"/>
    <w:rsid w:val="00762BDF"/>
    <w:rsid w:val="00763533"/>
    <w:rsid w:val="00763EDD"/>
    <w:rsid w:val="00763F3E"/>
    <w:rsid w:val="007643A3"/>
    <w:rsid w:val="0076457B"/>
    <w:rsid w:val="0076478A"/>
    <w:rsid w:val="00764920"/>
    <w:rsid w:val="00764AE0"/>
    <w:rsid w:val="00764DF0"/>
    <w:rsid w:val="007654B4"/>
    <w:rsid w:val="007654F9"/>
    <w:rsid w:val="007657FC"/>
    <w:rsid w:val="00765CCB"/>
    <w:rsid w:val="007668EF"/>
    <w:rsid w:val="00766D23"/>
    <w:rsid w:val="00766F7E"/>
    <w:rsid w:val="00767ABB"/>
    <w:rsid w:val="00767BC3"/>
    <w:rsid w:val="00770AC8"/>
    <w:rsid w:val="00770F76"/>
    <w:rsid w:val="00771241"/>
    <w:rsid w:val="007715C3"/>
    <w:rsid w:val="00771FD5"/>
    <w:rsid w:val="007722D8"/>
    <w:rsid w:val="00772698"/>
    <w:rsid w:val="007734C5"/>
    <w:rsid w:val="00773E8E"/>
    <w:rsid w:val="00774D2E"/>
    <w:rsid w:val="00775218"/>
    <w:rsid w:val="0077592E"/>
    <w:rsid w:val="00775D8A"/>
    <w:rsid w:val="0077604C"/>
    <w:rsid w:val="00776BC5"/>
    <w:rsid w:val="00777158"/>
    <w:rsid w:val="0077781E"/>
    <w:rsid w:val="00777A44"/>
    <w:rsid w:val="00777B8F"/>
    <w:rsid w:val="00777F66"/>
    <w:rsid w:val="0078002E"/>
    <w:rsid w:val="007802C8"/>
    <w:rsid w:val="00780639"/>
    <w:rsid w:val="007809B0"/>
    <w:rsid w:val="00780B8C"/>
    <w:rsid w:val="00781947"/>
    <w:rsid w:val="007823A0"/>
    <w:rsid w:val="0078281B"/>
    <w:rsid w:val="00782E63"/>
    <w:rsid w:val="007840C8"/>
    <w:rsid w:val="00785176"/>
    <w:rsid w:val="00785A0E"/>
    <w:rsid w:val="00785BE7"/>
    <w:rsid w:val="00786B45"/>
    <w:rsid w:val="00786FC5"/>
    <w:rsid w:val="007877EF"/>
    <w:rsid w:val="007878D3"/>
    <w:rsid w:val="00787FA9"/>
    <w:rsid w:val="00790496"/>
    <w:rsid w:val="00790907"/>
    <w:rsid w:val="0079091B"/>
    <w:rsid w:val="007912F8"/>
    <w:rsid w:val="0079157B"/>
    <w:rsid w:val="00791837"/>
    <w:rsid w:val="0079198A"/>
    <w:rsid w:val="0079232D"/>
    <w:rsid w:val="007932C0"/>
    <w:rsid w:val="00793B99"/>
    <w:rsid w:val="00793DFF"/>
    <w:rsid w:val="00794271"/>
    <w:rsid w:val="007944AF"/>
    <w:rsid w:val="007948F7"/>
    <w:rsid w:val="00794DC6"/>
    <w:rsid w:val="00795201"/>
    <w:rsid w:val="007967E9"/>
    <w:rsid w:val="007973A6"/>
    <w:rsid w:val="00797660"/>
    <w:rsid w:val="0079778E"/>
    <w:rsid w:val="00797FA0"/>
    <w:rsid w:val="007A04B5"/>
    <w:rsid w:val="007A0E87"/>
    <w:rsid w:val="007A127A"/>
    <w:rsid w:val="007A1536"/>
    <w:rsid w:val="007A195C"/>
    <w:rsid w:val="007A1E7E"/>
    <w:rsid w:val="007A1FB3"/>
    <w:rsid w:val="007A314F"/>
    <w:rsid w:val="007A368B"/>
    <w:rsid w:val="007A4155"/>
    <w:rsid w:val="007A4588"/>
    <w:rsid w:val="007A4ACE"/>
    <w:rsid w:val="007A4E60"/>
    <w:rsid w:val="007A516B"/>
    <w:rsid w:val="007A52B9"/>
    <w:rsid w:val="007A547B"/>
    <w:rsid w:val="007A5C83"/>
    <w:rsid w:val="007A638C"/>
    <w:rsid w:val="007A6533"/>
    <w:rsid w:val="007A65EC"/>
    <w:rsid w:val="007A6A21"/>
    <w:rsid w:val="007A6ED8"/>
    <w:rsid w:val="007A7090"/>
    <w:rsid w:val="007A7857"/>
    <w:rsid w:val="007A7AE8"/>
    <w:rsid w:val="007B00F3"/>
    <w:rsid w:val="007B0A8F"/>
    <w:rsid w:val="007B0BEB"/>
    <w:rsid w:val="007B0C39"/>
    <w:rsid w:val="007B18A5"/>
    <w:rsid w:val="007B18DB"/>
    <w:rsid w:val="007B20FE"/>
    <w:rsid w:val="007B238D"/>
    <w:rsid w:val="007B2ADE"/>
    <w:rsid w:val="007B3058"/>
    <w:rsid w:val="007B3755"/>
    <w:rsid w:val="007B393D"/>
    <w:rsid w:val="007B4413"/>
    <w:rsid w:val="007B46EA"/>
    <w:rsid w:val="007B4E21"/>
    <w:rsid w:val="007B50DF"/>
    <w:rsid w:val="007B5142"/>
    <w:rsid w:val="007B55CD"/>
    <w:rsid w:val="007B55FB"/>
    <w:rsid w:val="007B61A4"/>
    <w:rsid w:val="007B697C"/>
    <w:rsid w:val="007B7283"/>
    <w:rsid w:val="007B7395"/>
    <w:rsid w:val="007B7D26"/>
    <w:rsid w:val="007B7F67"/>
    <w:rsid w:val="007C03DE"/>
    <w:rsid w:val="007C06DC"/>
    <w:rsid w:val="007C1087"/>
    <w:rsid w:val="007C28E8"/>
    <w:rsid w:val="007C35CD"/>
    <w:rsid w:val="007C4442"/>
    <w:rsid w:val="007C5759"/>
    <w:rsid w:val="007C6498"/>
    <w:rsid w:val="007C780E"/>
    <w:rsid w:val="007C7C45"/>
    <w:rsid w:val="007C7F70"/>
    <w:rsid w:val="007D0BA0"/>
    <w:rsid w:val="007D1411"/>
    <w:rsid w:val="007D1892"/>
    <w:rsid w:val="007D1E32"/>
    <w:rsid w:val="007D1FCA"/>
    <w:rsid w:val="007D267B"/>
    <w:rsid w:val="007D2C46"/>
    <w:rsid w:val="007D2C5A"/>
    <w:rsid w:val="007D336F"/>
    <w:rsid w:val="007D38B2"/>
    <w:rsid w:val="007D39B9"/>
    <w:rsid w:val="007D3BA6"/>
    <w:rsid w:val="007D3BD6"/>
    <w:rsid w:val="007D3C92"/>
    <w:rsid w:val="007D4300"/>
    <w:rsid w:val="007D4480"/>
    <w:rsid w:val="007D4491"/>
    <w:rsid w:val="007D47A7"/>
    <w:rsid w:val="007D4E3D"/>
    <w:rsid w:val="007D542F"/>
    <w:rsid w:val="007D5BB7"/>
    <w:rsid w:val="007D6827"/>
    <w:rsid w:val="007D6C2C"/>
    <w:rsid w:val="007D6FF8"/>
    <w:rsid w:val="007D71CA"/>
    <w:rsid w:val="007D7985"/>
    <w:rsid w:val="007D7A8A"/>
    <w:rsid w:val="007D7FA9"/>
    <w:rsid w:val="007E0382"/>
    <w:rsid w:val="007E03F4"/>
    <w:rsid w:val="007E0C52"/>
    <w:rsid w:val="007E1A42"/>
    <w:rsid w:val="007E2280"/>
    <w:rsid w:val="007E2464"/>
    <w:rsid w:val="007E2C05"/>
    <w:rsid w:val="007E2F9D"/>
    <w:rsid w:val="007E32BA"/>
    <w:rsid w:val="007E3532"/>
    <w:rsid w:val="007E41D0"/>
    <w:rsid w:val="007E46E6"/>
    <w:rsid w:val="007E4B96"/>
    <w:rsid w:val="007E5073"/>
    <w:rsid w:val="007E5A12"/>
    <w:rsid w:val="007E5BCA"/>
    <w:rsid w:val="007E5F62"/>
    <w:rsid w:val="007E6498"/>
    <w:rsid w:val="007E671C"/>
    <w:rsid w:val="007E69B7"/>
    <w:rsid w:val="007E701A"/>
    <w:rsid w:val="007E726F"/>
    <w:rsid w:val="007E7F2F"/>
    <w:rsid w:val="007F01A2"/>
    <w:rsid w:val="007F0322"/>
    <w:rsid w:val="007F03BD"/>
    <w:rsid w:val="007F068F"/>
    <w:rsid w:val="007F0A15"/>
    <w:rsid w:val="007F0A8F"/>
    <w:rsid w:val="007F1598"/>
    <w:rsid w:val="007F1722"/>
    <w:rsid w:val="007F1C17"/>
    <w:rsid w:val="007F27A4"/>
    <w:rsid w:val="007F2F90"/>
    <w:rsid w:val="007F3C09"/>
    <w:rsid w:val="007F3E70"/>
    <w:rsid w:val="007F5C57"/>
    <w:rsid w:val="007F5EDB"/>
    <w:rsid w:val="007F6488"/>
    <w:rsid w:val="007F6858"/>
    <w:rsid w:val="007F6BEB"/>
    <w:rsid w:val="007F74B8"/>
    <w:rsid w:val="007F7A8A"/>
    <w:rsid w:val="007F7C9B"/>
    <w:rsid w:val="007F7DDE"/>
    <w:rsid w:val="00800000"/>
    <w:rsid w:val="00800039"/>
    <w:rsid w:val="008003DF"/>
    <w:rsid w:val="00801322"/>
    <w:rsid w:val="00801478"/>
    <w:rsid w:val="00801678"/>
    <w:rsid w:val="00801DD7"/>
    <w:rsid w:val="00802990"/>
    <w:rsid w:val="008029C7"/>
    <w:rsid w:val="00802BB6"/>
    <w:rsid w:val="00803BAB"/>
    <w:rsid w:val="008042A8"/>
    <w:rsid w:val="00804793"/>
    <w:rsid w:val="008047ED"/>
    <w:rsid w:val="0080483D"/>
    <w:rsid w:val="00805167"/>
    <w:rsid w:val="0080565C"/>
    <w:rsid w:val="00806474"/>
    <w:rsid w:val="008077A6"/>
    <w:rsid w:val="00807FD3"/>
    <w:rsid w:val="00810E0E"/>
    <w:rsid w:val="008111AC"/>
    <w:rsid w:val="0081165A"/>
    <w:rsid w:val="00811D86"/>
    <w:rsid w:val="00812426"/>
    <w:rsid w:val="00813075"/>
    <w:rsid w:val="008134DC"/>
    <w:rsid w:val="008137E3"/>
    <w:rsid w:val="00813BDB"/>
    <w:rsid w:val="00814214"/>
    <w:rsid w:val="00814A71"/>
    <w:rsid w:val="008152BE"/>
    <w:rsid w:val="0081561B"/>
    <w:rsid w:val="00815626"/>
    <w:rsid w:val="00815680"/>
    <w:rsid w:val="00815B7E"/>
    <w:rsid w:val="00816285"/>
    <w:rsid w:val="00817024"/>
    <w:rsid w:val="00817500"/>
    <w:rsid w:val="00820DA7"/>
    <w:rsid w:val="00820E30"/>
    <w:rsid w:val="008211DA"/>
    <w:rsid w:val="008218BD"/>
    <w:rsid w:val="00821B4E"/>
    <w:rsid w:val="0082277A"/>
    <w:rsid w:val="00822C79"/>
    <w:rsid w:val="00824068"/>
    <w:rsid w:val="00824436"/>
    <w:rsid w:val="00824B7F"/>
    <w:rsid w:val="00824C27"/>
    <w:rsid w:val="00825055"/>
    <w:rsid w:val="008253A7"/>
    <w:rsid w:val="008256AC"/>
    <w:rsid w:val="008257C5"/>
    <w:rsid w:val="008258BF"/>
    <w:rsid w:val="00825DC5"/>
    <w:rsid w:val="008263DE"/>
    <w:rsid w:val="008267CA"/>
    <w:rsid w:val="0082738C"/>
    <w:rsid w:val="00827CB4"/>
    <w:rsid w:val="00827F73"/>
    <w:rsid w:val="00830226"/>
    <w:rsid w:val="0083048C"/>
    <w:rsid w:val="008308B4"/>
    <w:rsid w:val="0083092C"/>
    <w:rsid w:val="008310DD"/>
    <w:rsid w:val="0083162E"/>
    <w:rsid w:val="00831871"/>
    <w:rsid w:val="00831BDE"/>
    <w:rsid w:val="00831CF4"/>
    <w:rsid w:val="00832781"/>
    <w:rsid w:val="00832C15"/>
    <w:rsid w:val="00832F9C"/>
    <w:rsid w:val="008330A6"/>
    <w:rsid w:val="00833A4A"/>
    <w:rsid w:val="00834E3B"/>
    <w:rsid w:val="008350E6"/>
    <w:rsid w:val="008354E2"/>
    <w:rsid w:val="00835965"/>
    <w:rsid w:val="00835AD9"/>
    <w:rsid w:val="00835B17"/>
    <w:rsid w:val="00835DAF"/>
    <w:rsid w:val="0083655A"/>
    <w:rsid w:val="008367D0"/>
    <w:rsid w:val="00836B09"/>
    <w:rsid w:val="00840938"/>
    <w:rsid w:val="00841BD8"/>
    <w:rsid w:val="00841C16"/>
    <w:rsid w:val="00841F4B"/>
    <w:rsid w:val="008426DA"/>
    <w:rsid w:val="00842913"/>
    <w:rsid w:val="00842C41"/>
    <w:rsid w:val="00844EF5"/>
    <w:rsid w:val="008454C4"/>
    <w:rsid w:val="00845ABC"/>
    <w:rsid w:val="00845C01"/>
    <w:rsid w:val="00846D57"/>
    <w:rsid w:val="00847173"/>
    <w:rsid w:val="00847251"/>
    <w:rsid w:val="008474C0"/>
    <w:rsid w:val="00847508"/>
    <w:rsid w:val="00847A69"/>
    <w:rsid w:val="008513AB"/>
    <w:rsid w:val="00852088"/>
    <w:rsid w:val="00852223"/>
    <w:rsid w:val="008523EA"/>
    <w:rsid w:val="008525BE"/>
    <w:rsid w:val="008527AD"/>
    <w:rsid w:val="00852E0A"/>
    <w:rsid w:val="0085342A"/>
    <w:rsid w:val="00854506"/>
    <w:rsid w:val="0085460D"/>
    <w:rsid w:val="00855610"/>
    <w:rsid w:val="00855C4C"/>
    <w:rsid w:val="00856961"/>
    <w:rsid w:val="00856B23"/>
    <w:rsid w:val="00856C62"/>
    <w:rsid w:val="00856D95"/>
    <w:rsid w:val="00857C73"/>
    <w:rsid w:val="00857DF7"/>
    <w:rsid w:val="008604F1"/>
    <w:rsid w:val="008607CD"/>
    <w:rsid w:val="00860F71"/>
    <w:rsid w:val="00862189"/>
    <w:rsid w:val="00862B41"/>
    <w:rsid w:val="0086313B"/>
    <w:rsid w:val="00863157"/>
    <w:rsid w:val="00863644"/>
    <w:rsid w:val="00864C8F"/>
    <w:rsid w:val="00864D29"/>
    <w:rsid w:val="00865623"/>
    <w:rsid w:val="00866C44"/>
    <w:rsid w:val="00867247"/>
    <w:rsid w:val="008702F5"/>
    <w:rsid w:val="0087077A"/>
    <w:rsid w:val="00870973"/>
    <w:rsid w:val="00871040"/>
    <w:rsid w:val="00872008"/>
    <w:rsid w:val="008722C9"/>
    <w:rsid w:val="00872819"/>
    <w:rsid w:val="00874A88"/>
    <w:rsid w:val="00874DC0"/>
    <w:rsid w:val="00875295"/>
    <w:rsid w:val="00875AA7"/>
    <w:rsid w:val="00876439"/>
    <w:rsid w:val="008765BE"/>
    <w:rsid w:val="008773DA"/>
    <w:rsid w:val="00877844"/>
    <w:rsid w:val="00877AA3"/>
    <w:rsid w:val="00880192"/>
    <w:rsid w:val="0088108E"/>
    <w:rsid w:val="00881132"/>
    <w:rsid w:val="008818A9"/>
    <w:rsid w:val="00881C1D"/>
    <w:rsid w:val="00881EC3"/>
    <w:rsid w:val="00882075"/>
    <w:rsid w:val="008826B2"/>
    <w:rsid w:val="00882BDF"/>
    <w:rsid w:val="00884792"/>
    <w:rsid w:val="00884C39"/>
    <w:rsid w:val="0088517E"/>
    <w:rsid w:val="008855E3"/>
    <w:rsid w:val="0088569D"/>
    <w:rsid w:val="00887771"/>
    <w:rsid w:val="0088783F"/>
    <w:rsid w:val="00887E15"/>
    <w:rsid w:val="00890061"/>
    <w:rsid w:val="00890A2F"/>
    <w:rsid w:val="00890CB0"/>
    <w:rsid w:val="00891B6F"/>
    <w:rsid w:val="008921A0"/>
    <w:rsid w:val="0089227A"/>
    <w:rsid w:val="00892323"/>
    <w:rsid w:val="008924AD"/>
    <w:rsid w:val="00892548"/>
    <w:rsid w:val="00892BD6"/>
    <w:rsid w:val="00893432"/>
    <w:rsid w:val="00893A4B"/>
    <w:rsid w:val="008957A4"/>
    <w:rsid w:val="00895882"/>
    <w:rsid w:val="0089681B"/>
    <w:rsid w:val="008971CE"/>
    <w:rsid w:val="00897B59"/>
    <w:rsid w:val="00897EB7"/>
    <w:rsid w:val="008A0451"/>
    <w:rsid w:val="008A0477"/>
    <w:rsid w:val="008A06CC"/>
    <w:rsid w:val="008A0DF7"/>
    <w:rsid w:val="008A12A3"/>
    <w:rsid w:val="008A19B4"/>
    <w:rsid w:val="008A1A4C"/>
    <w:rsid w:val="008A1AFB"/>
    <w:rsid w:val="008A2AFF"/>
    <w:rsid w:val="008A2FE1"/>
    <w:rsid w:val="008A314B"/>
    <w:rsid w:val="008A315A"/>
    <w:rsid w:val="008A323A"/>
    <w:rsid w:val="008A3570"/>
    <w:rsid w:val="008A3D70"/>
    <w:rsid w:val="008A469C"/>
    <w:rsid w:val="008A4BA1"/>
    <w:rsid w:val="008A54E3"/>
    <w:rsid w:val="008A5D59"/>
    <w:rsid w:val="008A5FED"/>
    <w:rsid w:val="008A643D"/>
    <w:rsid w:val="008A686D"/>
    <w:rsid w:val="008A7C5D"/>
    <w:rsid w:val="008B007F"/>
    <w:rsid w:val="008B0A92"/>
    <w:rsid w:val="008B0E5A"/>
    <w:rsid w:val="008B0E73"/>
    <w:rsid w:val="008B1B89"/>
    <w:rsid w:val="008B1BC5"/>
    <w:rsid w:val="008B1D0F"/>
    <w:rsid w:val="008B218A"/>
    <w:rsid w:val="008B2498"/>
    <w:rsid w:val="008B2D52"/>
    <w:rsid w:val="008B35BE"/>
    <w:rsid w:val="008B35D5"/>
    <w:rsid w:val="008B3628"/>
    <w:rsid w:val="008B3724"/>
    <w:rsid w:val="008B3B0F"/>
    <w:rsid w:val="008B41F0"/>
    <w:rsid w:val="008B44F5"/>
    <w:rsid w:val="008B4750"/>
    <w:rsid w:val="008B484B"/>
    <w:rsid w:val="008B544B"/>
    <w:rsid w:val="008B5523"/>
    <w:rsid w:val="008B63EA"/>
    <w:rsid w:val="008B66AA"/>
    <w:rsid w:val="008B6ADD"/>
    <w:rsid w:val="008B6F53"/>
    <w:rsid w:val="008B6F58"/>
    <w:rsid w:val="008B6FC3"/>
    <w:rsid w:val="008B7282"/>
    <w:rsid w:val="008B754E"/>
    <w:rsid w:val="008B75A3"/>
    <w:rsid w:val="008C0117"/>
    <w:rsid w:val="008C060A"/>
    <w:rsid w:val="008C0B5D"/>
    <w:rsid w:val="008C1336"/>
    <w:rsid w:val="008C1393"/>
    <w:rsid w:val="008C181C"/>
    <w:rsid w:val="008C2312"/>
    <w:rsid w:val="008C238A"/>
    <w:rsid w:val="008C2634"/>
    <w:rsid w:val="008C3108"/>
    <w:rsid w:val="008C437F"/>
    <w:rsid w:val="008C451B"/>
    <w:rsid w:val="008C46FB"/>
    <w:rsid w:val="008C4959"/>
    <w:rsid w:val="008C4D63"/>
    <w:rsid w:val="008C5A61"/>
    <w:rsid w:val="008C5CB3"/>
    <w:rsid w:val="008C7EB7"/>
    <w:rsid w:val="008D06F3"/>
    <w:rsid w:val="008D1889"/>
    <w:rsid w:val="008D2318"/>
    <w:rsid w:val="008D253B"/>
    <w:rsid w:val="008D258A"/>
    <w:rsid w:val="008D2834"/>
    <w:rsid w:val="008D2EB8"/>
    <w:rsid w:val="008D3B4A"/>
    <w:rsid w:val="008D3E81"/>
    <w:rsid w:val="008D4630"/>
    <w:rsid w:val="008D53DD"/>
    <w:rsid w:val="008D5550"/>
    <w:rsid w:val="008D5A14"/>
    <w:rsid w:val="008D5D31"/>
    <w:rsid w:val="008D5DFB"/>
    <w:rsid w:val="008D612C"/>
    <w:rsid w:val="008D624B"/>
    <w:rsid w:val="008D687C"/>
    <w:rsid w:val="008D6A1E"/>
    <w:rsid w:val="008D6A63"/>
    <w:rsid w:val="008D7199"/>
    <w:rsid w:val="008D77A8"/>
    <w:rsid w:val="008E0BC1"/>
    <w:rsid w:val="008E0C5B"/>
    <w:rsid w:val="008E0D9B"/>
    <w:rsid w:val="008E0EC0"/>
    <w:rsid w:val="008E147F"/>
    <w:rsid w:val="008E1933"/>
    <w:rsid w:val="008E1A45"/>
    <w:rsid w:val="008E2282"/>
    <w:rsid w:val="008E2E80"/>
    <w:rsid w:val="008E30CF"/>
    <w:rsid w:val="008E3904"/>
    <w:rsid w:val="008E3ECE"/>
    <w:rsid w:val="008E442E"/>
    <w:rsid w:val="008E4F1F"/>
    <w:rsid w:val="008E5FA1"/>
    <w:rsid w:val="008E67E2"/>
    <w:rsid w:val="008E6A5C"/>
    <w:rsid w:val="008F0061"/>
    <w:rsid w:val="008F011F"/>
    <w:rsid w:val="008F0130"/>
    <w:rsid w:val="008F07C0"/>
    <w:rsid w:val="008F0F8D"/>
    <w:rsid w:val="008F12E0"/>
    <w:rsid w:val="008F15CC"/>
    <w:rsid w:val="008F1DDE"/>
    <w:rsid w:val="008F2FF2"/>
    <w:rsid w:val="008F373D"/>
    <w:rsid w:val="008F3790"/>
    <w:rsid w:val="008F3810"/>
    <w:rsid w:val="008F3B49"/>
    <w:rsid w:val="008F3D39"/>
    <w:rsid w:val="008F3FC0"/>
    <w:rsid w:val="008F49EC"/>
    <w:rsid w:val="008F4C1B"/>
    <w:rsid w:val="008F4D58"/>
    <w:rsid w:val="008F6E99"/>
    <w:rsid w:val="008F6F4D"/>
    <w:rsid w:val="008F73B4"/>
    <w:rsid w:val="008F7AC1"/>
    <w:rsid w:val="008F7BBE"/>
    <w:rsid w:val="008F7F40"/>
    <w:rsid w:val="008F7FB9"/>
    <w:rsid w:val="00900940"/>
    <w:rsid w:val="00901124"/>
    <w:rsid w:val="0090138F"/>
    <w:rsid w:val="00901B6F"/>
    <w:rsid w:val="00901CEA"/>
    <w:rsid w:val="009025FB"/>
    <w:rsid w:val="00902806"/>
    <w:rsid w:val="00902B03"/>
    <w:rsid w:val="00902B8F"/>
    <w:rsid w:val="00902C2A"/>
    <w:rsid w:val="00903C64"/>
    <w:rsid w:val="00904254"/>
    <w:rsid w:val="00904485"/>
    <w:rsid w:val="0090543A"/>
    <w:rsid w:val="00905FE5"/>
    <w:rsid w:val="00906892"/>
    <w:rsid w:val="00906D60"/>
    <w:rsid w:val="00907541"/>
    <w:rsid w:val="00907828"/>
    <w:rsid w:val="00907EF4"/>
    <w:rsid w:val="009101E1"/>
    <w:rsid w:val="009107A0"/>
    <w:rsid w:val="0091099A"/>
    <w:rsid w:val="00910AB6"/>
    <w:rsid w:val="009110B4"/>
    <w:rsid w:val="0091138D"/>
    <w:rsid w:val="00912540"/>
    <w:rsid w:val="0091288A"/>
    <w:rsid w:val="00912D8F"/>
    <w:rsid w:val="009134E2"/>
    <w:rsid w:val="00913901"/>
    <w:rsid w:val="009142BD"/>
    <w:rsid w:val="009144EB"/>
    <w:rsid w:val="0091465D"/>
    <w:rsid w:val="009148A7"/>
    <w:rsid w:val="0091504E"/>
    <w:rsid w:val="00915683"/>
    <w:rsid w:val="00915849"/>
    <w:rsid w:val="00915902"/>
    <w:rsid w:val="00915B42"/>
    <w:rsid w:val="009162ED"/>
    <w:rsid w:val="009162F1"/>
    <w:rsid w:val="00916767"/>
    <w:rsid w:val="00916C24"/>
    <w:rsid w:val="009176F7"/>
    <w:rsid w:val="00917977"/>
    <w:rsid w:val="00917E22"/>
    <w:rsid w:val="00920A43"/>
    <w:rsid w:val="00920FE5"/>
    <w:rsid w:val="009210A2"/>
    <w:rsid w:val="00921B21"/>
    <w:rsid w:val="00921BF6"/>
    <w:rsid w:val="0092256C"/>
    <w:rsid w:val="00922C9E"/>
    <w:rsid w:val="00922FE9"/>
    <w:rsid w:val="00923EA6"/>
    <w:rsid w:val="009249E2"/>
    <w:rsid w:val="00924A25"/>
    <w:rsid w:val="00924E26"/>
    <w:rsid w:val="00924F52"/>
    <w:rsid w:val="00925814"/>
    <w:rsid w:val="00925C94"/>
    <w:rsid w:val="00926B0B"/>
    <w:rsid w:val="00926D71"/>
    <w:rsid w:val="009270EA"/>
    <w:rsid w:val="00927423"/>
    <w:rsid w:val="00927A95"/>
    <w:rsid w:val="00927E08"/>
    <w:rsid w:val="009300AB"/>
    <w:rsid w:val="0093012E"/>
    <w:rsid w:val="009304FA"/>
    <w:rsid w:val="00930800"/>
    <w:rsid w:val="00930B98"/>
    <w:rsid w:val="00930C59"/>
    <w:rsid w:val="00930CFF"/>
    <w:rsid w:val="00930E6B"/>
    <w:rsid w:val="0093101D"/>
    <w:rsid w:val="00931DA6"/>
    <w:rsid w:val="00931F61"/>
    <w:rsid w:val="00932834"/>
    <w:rsid w:val="00932BE9"/>
    <w:rsid w:val="00933464"/>
    <w:rsid w:val="0093372D"/>
    <w:rsid w:val="00933BAD"/>
    <w:rsid w:val="00933E70"/>
    <w:rsid w:val="009348A1"/>
    <w:rsid w:val="00934ECC"/>
    <w:rsid w:val="0093582B"/>
    <w:rsid w:val="00935F28"/>
    <w:rsid w:val="00936AE8"/>
    <w:rsid w:val="00936E31"/>
    <w:rsid w:val="00937598"/>
    <w:rsid w:val="009375E4"/>
    <w:rsid w:val="00937813"/>
    <w:rsid w:val="00940572"/>
    <w:rsid w:val="009407BD"/>
    <w:rsid w:val="00940A93"/>
    <w:rsid w:val="00941077"/>
    <w:rsid w:val="009415F6"/>
    <w:rsid w:val="009419F0"/>
    <w:rsid w:val="00941DAB"/>
    <w:rsid w:val="00941EF0"/>
    <w:rsid w:val="00942103"/>
    <w:rsid w:val="00942179"/>
    <w:rsid w:val="00942DE1"/>
    <w:rsid w:val="00942E13"/>
    <w:rsid w:val="00942E3E"/>
    <w:rsid w:val="009433B7"/>
    <w:rsid w:val="00943489"/>
    <w:rsid w:val="00943C61"/>
    <w:rsid w:val="00943D0F"/>
    <w:rsid w:val="00944BBA"/>
    <w:rsid w:val="00945357"/>
    <w:rsid w:val="0094558A"/>
    <w:rsid w:val="009459F9"/>
    <w:rsid w:val="00945BE2"/>
    <w:rsid w:val="00945CDE"/>
    <w:rsid w:val="0094685A"/>
    <w:rsid w:val="00946A0E"/>
    <w:rsid w:val="00946AA1"/>
    <w:rsid w:val="00946FA5"/>
    <w:rsid w:val="00947B14"/>
    <w:rsid w:val="00947E8C"/>
    <w:rsid w:val="0095040C"/>
    <w:rsid w:val="009506F6"/>
    <w:rsid w:val="00950E57"/>
    <w:rsid w:val="009517AF"/>
    <w:rsid w:val="00951820"/>
    <w:rsid w:val="009518BA"/>
    <w:rsid w:val="00951EE5"/>
    <w:rsid w:val="009525A8"/>
    <w:rsid w:val="009526C0"/>
    <w:rsid w:val="00952AA7"/>
    <w:rsid w:val="009536D2"/>
    <w:rsid w:val="00953926"/>
    <w:rsid w:val="00953B52"/>
    <w:rsid w:val="00953FF2"/>
    <w:rsid w:val="0095412B"/>
    <w:rsid w:val="00954138"/>
    <w:rsid w:val="009546FF"/>
    <w:rsid w:val="00954979"/>
    <w:rsid w:val="00954E3D"/>
    <w:rsid w:val="00954E8C"/>
    <w:rsid w:val="00955C50"/>
    <w:rsid w:val="00956978"/>
    <w:rsid w:val="00956D69"/>
    <w:rsid w:val="009575A6"/>
    <w:rsid w:val="009608DF"/>
    <w:rsid w:val="0096107C"/>
    <w:rsid w:val="00961147"/>
    <w:rsid w:val="00962613"/>
    <w:rsid w:val="00962AC0"/>
    <w:rsid w:val="0096307B"/>
    <w:rsid w:val="00963579"/>
    <w:rsid w:val="009635C9"/>
    <w:rsid w:val="009637F5"/>
    <w:rsid w:val="0096380D"/>
    <w:rsid w:val="00963A31"/>
    <w:rsid w:val="009649FA"/>
    <w:rsid w:val="009651D9"/>
    <w:rsid w:val="00965DA0"/>
    <w:rsid w:val="00965F97"/>
    <w:rsid w:val="0096658C"/>
    <w:rsid w:val="0096692F"/>
    <w:rsid w:val="00966989"/>
    <w:rsid w:val="00966C29"/>
    <w:rsid w:val="00967DB1"/>
    <w:rsid w:val="009702FE"/>
    <w:rsid w:val="00970425"/>
    <w:rsid w:val="00970651"/>
    <w:rsid w:val="0097096F"/>
    <w:rsid w:val="009709C2"/>
    <w:rsid w:val="0097150A"/>
    <w:rsid w:val="00972221"/>
    <w:rsid w:val="00972660"/>
    <w:rsid w:val="00973526"/>
    <w:rsid w:val="00973806"/>
    <w:rsid w:val="00973E65"/>
    <w:rsid w:val="00974198"/>
    <w:rsid w:val="00975590"/>
    <w:rsid w:val="009755CD"/>
    <w:rsid w:val="00975CDC"/>
    <w:rsid w:val="00976004"/>
    <w:rsid w:val="00976272"/>
    <w:rsid w:val="009765CD"/>
    <w:rsid w:val="00976700"/>
    <w:rsid w:val="00977321"/>
    <w:rsid w:val="009804EF"/>
    <w:rsid w:val="00980C06"/>
    <w:rsid w:val="009810B6"/>
    <w:rsid w:val="00982459"/>
    <w:rsid w:val="00982C14"/>
    <w:rsid w:val="00983ABE"/>
    <w:rsid w:val="00984183"/>
    <w:rsid w:val="009842CE"/>
    <w:rsid w:val="00984AA6"/>
    <w:rsid w:val="00985505"/>
    <w:rsid w:val="009856F2"/>
    <w:rsid w:val="00986766"/>
    <w:rsid w:val="00986E6E"/>
    <w:rsid w:val="00986FF2"/>
    <w:rsid w:val="00987896"/>
    <w:rsid w:val="00990303"/>
    <w:rsid w:val="00990582"/>
    <w:rsid w:val="00990603"/>
    <w:rsid w:val="00990F8C"/>
    <w:rsid w:val="009911D7"/>
    <w:rsid w:val="00991D9C"/>
    <w:rsid w:val="00993F5C"/>
    <w:rsid w:val="009949D6"/>
    <w:rsid w:val="00994B9C"/>
    <w:rsid w:val="00994C3D"/>
    <w:rsid w:val="009951BC"/>
    <w:rsid w:val="009953FF"/>
    <w:rsid w:val="00995448"/>
    <w:rsid w:val="00995C9A"/>
    <w:rsid w:val="00995CEA"/>
    <w:rsid w:val="00996203"/>
    <w:rsid w:val="00996672"/>
    <w:rsid w:val="00996F2D"/>
    <w:rsid w:val="009975DB"/>
    <w:rsid w:val="0099766C"/>
    <w:rsid w:val="00997F54"/>
    <w:rsid w:val="009A0152"/>
    <w:rsid w:val="009A049C"/>
    <w:rsid w:val="009A08BC"/>
    <w:rsid w:val="009A1345"/>
    <w:rsid w:val="009A1DB3"/>
    <w:rsid w:val="009A2542"/>
    <w:rsid w:val="009A2BBC"/>
    <w:rsid w:val="009A3081"/>
    <w:rsid w:val="009A3314"/>
    <w:rsid w:val="009A3DB9"/>
    <w:rsid w:val="009A581C"/>
    <w:rsid w:val="009A68A3"/>
    <w:rsid w:val="009A6B8D"/>
    <w:rsid w:val="009A6BF4"/>
    <w:rsid w:val="009A76F6"/>
    <w:rsid w:val="009A790B"/>
    <w:rsid w:val="009A79E3"/>
    <w:rsid w:val="009A7A77"/>
    <w:rsid w:val="009A7F76"/>
    <w:rsid w:val="009B03CE"/>
    <w:rsid w:val="009B08EA"/>
    <w:rsid w:val="009B1B82"/>
    <w:rsid w:val="009B1BC3"/>
    <w:rsid w:val="009B1C85"/>
    <w:rsid w:val="009B33C5"/>
    <w:rsid w:val="009B3733"/>
    <w:rsid w:val="009B37E2"/>
    <w:rsid w:val="009B3A94"/>
    <w:rsid w:val="009B3D5E"/>
    <w:rsid w:val="009B40E7"/>
    <w:rsid w:val="009B4851"/>
    <w:rsid w:val="009B4AF2"/>
    <w:rsid w:val="009B4B32"/>
    <w:rsid w:val="009B4BE4"/>
    <w:rsid w:val="009B5F60"/>
    <w:rsid w:val="009B6016"/>
    <w:rsid w:val="009B6140"/>
    <w:rsid w:val="009B6679"/>
    <w:rsid w:val="009B6735"/>
    <w:rsid w:val="009B760C"/>
    <w:rsid w:val="009B7F47"/>
    <w:rsid w:val="009C04A6"/>
    <w:rsid w:val="009C061A"/>
    <w:rsid w:val="009C076D"/>
    <w:rsid w:val="009C09B7"/>
    <w:rsid w:val="009C0D79"/>
    <w:rsid w:val="009C16D4"/>
    <w:rsid w:val="009C24A6"/>
    <w:rsid w:val="009C32B7"/>
    <w:rsid w:val="009C398C"/>
    <w:rsid w:val="009C39FC"/>
    <w:rsid w:val="009C4571"/>
    <w:rsid w:val="009C5513"/>
    <w:rsid w:val="009C5D16"/>
    <w:rsid w:val="009C661B"/>
    <w:rsid w:val="009C6803"/>
    <w:rsid w:val="009C68EA"/>
    <w:rsid w:val="009C6E94"/>
    <w:rsid w:val="009C7185"/>
    <w:rsid w:val="009C72B3"/>
    <w:rsid w:val="009C7348"/>
    <w:rsid w:val="009C75D5"/>
    <w:rsid w:val="009C762B"/>
    <w:rsid w:val="009C78A0"/>
    <w:rsid w:val="009C7B82"/>
    <w:rsid w:val="009C7BF6"/>
    <w:rsid w:val="009C7DBD"/>
    <w:rsid w:val="009D0032"/>
    <w:rsid w:val="009D00E6"/>
    <w:rsid w:val="009D0441"/>
    <w:rsid w:val="009D08CD"/>
    <w:rsid w:val="009D1623"/>
    <w:rsid w:val="009D16C2"/>
    <w:rsid w:val="009D1B69"/>
    <w:rsid w:val="009D1F89"/>
    <w:rsid w:val="009D28E9"/>
    <w:rsid w:val="009D3051"/>
    <w:rsid w:val="009D3284"/>
    <w:rsid w:val="009D43E6"/>
    <w:rsid w:val="009D45A0"/>
    <w:rsid w:val="009D4DD2"/>
    <w:rsid w:val="009D4F57"/>
    <w:rsid w:val="009D509C"/>
    <w:rsid w:val="009D5AD8"/>
    <w:rsid w:val="009D5B22"/>
    <w:rsid w:val="009D6750"/>
    <w:rsid w:val="009D7BA5"/>
    <w:rsid w:val="009E014F"/>
    <w:rsid w:val="009E0321"/>
    <w:rsid w:val="009E043C"/>
    <w:rsid w:val="009E07B3"/>
    <w:rsid w:val="009E095B"/>
    <w:rsid w:val="009E0C37"/>
    <w:rsid w:val="009E1B07"/>
    <w:rsid w:val="009E2BAE"/>
    <w:rsid w:val="009E2BB8"/>
    <w:rsid w:val="009E3006"/>
    <w:rsid w:val="009E3AF5"/>
    <w:rsid w:val="009E4A93"/>
    <w:rsid w:val="009E4D3F"/>
    <w:rsid w:val="009E5283"/>
    <w:rsid w:val="009E52A9"/>
    <w:rsid w:val="009E7086"/>
    <w:rsid w:val="009E709D"/>
    <w:rsid w:val="009E77B8"/>
    <w:rsid w:val="009E7F0E"/>
    <w:rsid w:val="009F0AC8"/>
    <w:rsid w:val="009F0BDC"/>
    <w:rsid w:val="009F0BF5"/>
    <w:rsid w:val="009F107F"/>
    <w:rsid w:val="009F1643"/>
    <w:rsid w:val="009F222E"/>
    <w:rsid w:val="009F27C4"/>
    <w:rsid w:val="009F3290"/>
    <w:rsid w:val="009F3B0C"/>
    <w:rsid w:val="009F4C55"/>
    <w:rsid w:val="009F4F92"/>
    <w:rsid w:val="009F637E"/>
    <w:rsid w:val="009F6836"/>
    <w:rsid w:val="009F71D1"/>
    <w:rsid w:val="009F7FF6"/>
    <w:rsid w:val="00A006A2"/>
    <w:rsid w:val="00A00772"/>
    <w:rsid w:val="00A00AF0"/>
    <w:rsid w:val="00A01423"/>
    <w:rsid w:val="00A0144B"/>
    <w:rsid w:val="00A016E9"/>
    <w:rsid w:val="00A018AE"/>
    <w:rsid w:val="00A01AFA"/>
    <w:rsid w:val="00A02AD9"/>
    <w:rsid w:val="00A0348E"/>
    <w:rsid w:val="00A0363B"/>
    <w:rsid w:val="00A03BC4"/>
    <w:rsid w:val="00A03D83"/>
    <w:rsid w:val="00A04AEE"/>
    <w:rsid w:val="00A04FE0"/>
    <w:rsid w:val="00A04FFE"/>
    <w:rsid w:val="00A05552"/>
    <w:rsid w:val="00A05C7B"/>
    <w:rsid w:val="00A062E0"/>
    <w:rsid w:val="00A06321"/>
    <w:rsid w:val="00A06C9D"/>
    <w:rsid w:val="00A07DA6"/>
    <w:rsid w:val="00A102AF"/>
    <w:rsid w:val="00A104C2"/>
    <w:rsid w:val="00A11A4B"/>
    <w:rsid w:val="00A11E15"/>
    <w:rsid w:val="00A11F0D"/>
    <w:rsid w:val="00A120CF"/>
    <w:rsid w:val="00A12504"/>
    <w:rsid w:val="00A12EBE"/>
    <w:rsid w:val="00A12FC7"/>
    <w:rsid w:val="00A13122"/>
    <w:rsid w:val="00A1317D"/>
    <w:rsid w:val="00A13B3A"/>
    <w:rsid w:val="00A14481"/>
    <w:rsid w:val="00A15101"/>
    <w:rsid w:val="00A15444"/>
    <w:rsid w:val="00A15675"/>
    <w:rsid w:val="00A15FC4"/>
    <w:rsid w:val="00A160FB"/>
    <w:rsid w:val="00A16D1A"/>
    <w:rsid w:val="00A172F3"/>
    <w:rsid w:val="00A174ED"/>
    <w:rsid w:val="00A17C8C"/>
    <w:rsid w:val="00A202FF"/>
    <w:rsid w:val="00A2067C"/>
    <w:rsid w:val="00A20AA4"/>
    <w:rsid w:val="00A2107D"/>
    <w:rsid w:val="00A21A30"/>
    <w:rsid w:val="00A21ABC"/>
    <w:rsid w:val="00A21CCA"/>
    <w:rsid w:val="00A21F55"/>
    <w:rsid w:val="00A222C7"/>
    <w:rsid w:val="00A22705"/>
    <w:rsid w:val="00A24313"/>
    <w:rsid w:val="00A24667"/>
    <w:rsid w:val="00A24980"/>
    <w:rsid w:val="00A2517D"/>
    <w:rsid w:val="00A2532F"/>
    <w:rsid w:val="00A255C7"/>
    <w:rsid w:val="00A25690"/>
    <w:rsid w:val="00A25FBE"/>
    <w:rsid w:val="00A26014"/>
    <w:rsid w:val="00A260BF"/>
    <w:rsid w:val="00A2709C"/>
    <w:rsid w:val="00A278BC"/>
    <w:rsid w:val="00A27996"/>
    <w:rsid w:val="00A2799E"/>
    <w:rsid w:val="00A27D24"/>
    <w:rsid w:val="00A27F9C"/>
    <w:rsid w:val="00A3124E"/>
    <w:rsid w:val="00A312BE"/>
    <w:rsid w:val="00A3169B"/>
    <w:rsid w:val="00A31982"/>
    <w:rsid w:val="00A32779"/>
    <w:rsid w:val="00A32D09"/>
    <w:rsid w:val="00A33D34"/>
    <w:rsid w:val="00A349AD"/>
    <w:rsid w:val="00A34A06"/>
    <w:rsid w:val="00A34DD6"/>
    <w:rsid w:val="00A35238"/>
    <w:rsid w:val="00A356E1"/>
    <w:rsid w:val="00A35B68"/>
    <w:rsid w:val="00A36186"/>
    <w:rsid w:val="00A36211"/>
    <w:rsid w:val="00A36C2E"/>
    <w:rsid w:val="00A376E4"/>
    <w:rsid w:val="00A37A30"/>
    <w:rsid w:val="00A37AEF"/>
    <w:rsid w:val="00A37B00"/>
    <w:rsid w:val="00A37C1D"/>
    <w:rsid w:val="00A404BF"/>
    <w:rsid w:val="00A40987"/>
    <w:rsid w:val="00A40AC6"/>
    <w:rsid w:val="00A40BBA"/>
    <w:rsid w:val="00A40E5F"/>
    <w:rsid w:val="00A410A8"/>
    <w:rsid w:val="00A41546"/>
    <w:rsid w:val="00A4169A"/>
    <w:rsid w:val="00A41713"/>
    <w:rsid w:val="00A41AB2"/>
    <w:rsid w:val="00A428F2"/>
    <w:rsid w:val="00A42A0E"/>
    <w:rsid w:val="00A4326D"/>
    <w:rsid w:val="00A432BA"/>
    <w:rsid w:val="00A43660"/>
    <w:rsid w:val="00A44033"/>
    <w:rsid w:val="00A445F3"/>
    <w:rsid w:val="00A44995"/>
    <w:rsid w:val="00A450ED"/>
    <w:rsid w:val="00A4542C"/>
    <w:rsid w:val="00A45661"/>
    <w:rsid w:val="00A45BB6"/>
    <w:rsid w:val="00A472EF"/>
    <w:rsid w:val="00A4777E"/>
    <w:rsid w:val="00A50918"/>
    <w:rsid w:val="00A518B7"/>
    <w:rsid w:val="00A5193C"/>
    <w:rsid w:val="00A51FF1"/>
    <w:rsid w:val="00A5265E"/>
    <w:rsid w:val="00A5266A"/>
    <w:rsid w:val="00A5274D"/>
    <w:rsid w:val="00A52760"/>
    <w:rsid w:val="00A52E05"/>
    <w:rsid w:val="00A53A0B"/>
    <w:rsid w:val="00A54693"/>
    <w:rsid w:val="00A54946"/>
    <w:rsid w:val="00A54BF7"/>
    <w:rsid w:val="00A55645"/>
    <w:rsid w:val="00A5580F"/>
    <w:rsid w:val="00A558D2"/>
    <w:rsid w:val="00A55CA7"/>
    <w:rsid w:val="00A56651"/>
    <w:rsid w:val="00A569FD"/>
    <w:rsid w:val="00A571FD"/>
    <w:rsid w:val="00A57212"/>
    <w:rsid w:val="00A602A6"/>
    <w:rsid w:val="00A606DD"/>
    <w:rsid w:val="00A60716"/>
    <w:rsid w:val="00A615F3"/>
    <w:rsid w:val="00A61D4B"/>
    <w:rsid w:val="00A62092"/>
    <w:rsid w:val="00A62413"/>
    <w:rsid w:val="00A6369F"/>
    <w:rsid w:val="00A642C6"/>
    <w:rsid w:val="00A64826"/>
    <w:rsid w:val="00A6597A"/>
    <w:rsid w:val="00A65D0F"/>
    <w:rsid w:val="00A65DD1"/>
    <w:rsid w:val="00A660CC"/>
    <w:rsid w:val="00A6680A"/>
    <w:rsid w:val="00A6693E"/>
    <w:rsid w:val="00A6736D"/>
    <w:rsid w:val="00A673EA"/>
    <w:rsid w:val="00A702A1"/>
    <w:rsid w:val="00A70971"/>
    <w:rsid w:val="00A70BC1"/>
    <w:rsid w:val="00A70EA4"/>
    <w:rsid w:val="00A718E5"/>
    <w:rsid w:val="00A71A15"/>
    <w:rsid w:val="00A72367"/>
    <w:rsid w:val="00A72A64"/>
    <w:rsid w:val="00A72EC1"/>
    <w:rsid w:val="00A72F80"/>
    <w:rsid w:val="00A7434F"/>
    <w:rsid w:val="00A75F01"/>
    <w:rsid w:val="00A760F6"/>
    <w:rsid w:val="00A761CC"/>
    <w:rsid w:val="00A7625A"/>
    <w:rsid w:val="00A7628D"/>
    <w:rsid w:val="00A7704A"/>
    <w:rsid w:val="00A77249"/>
    <w:rsid w:val="00A77601"/>
    <w:rsid w:val="00A77841"/>
    <w:rsid w:val="00A77F88"/>
    <w:rsid w:val="00A80762"/>
    <w:rsid w:val="00A807D4"/>
    <w:rsid w:val="00A808AE"/>
    <w:rsid w:val="00A80E46"/>
    <w:rsid w:val="00A81E04"/>
    <w:rsid w:val="00A81E11"/>
    <w:rsid w:val="00A82410"/>
    <w:rsid w:val="00A82700"/>
    <w:rsid w:val="00A82863"/>
    <w:rsid w:val="00A8289A"/>
    <w:rsid w:val="00A8291E"/>
    <w:rsid w:val="00A82CAD"/>
    <w:rsid w:val="00A83088"/>
    <w:rsid w:val="00A836F5"/>
    <w:rsid w:val="00A83BC3"/>
    <w:rsid w:val="00A84A47"/>
    <w:rsid w:val="00A84B6F"/>
    <w:rsid w:val="00A852B0"/>
    <w:rsid w:val="00A8535C"/>
    <w:rsid w:val="00A8680D"/>
    <w:rsid w:val="00A900D2"/>
    <w:rsid w:val="00A90245"/>
    <w:rsid w:val="00A9173E"/>
    <w:rsid w:val="00A9187F"/>
    <w:rsid w:val="00A91AAA"/>
    <w:rsid w:val="00A91F92"/>
    <w:rsid w:val="00A92F68"/>
    <w:rsid w:val="00A93267"/>
    <w:rsid w:val="00A936A7"/>
    <w:rsid w:val="00A94650"/>
    <w:rsid w:val="00A9473C"/>
    <w:rsid w:val="00A94BF8"/>
    <w:rsid w:val="00A95F65"/>
    <w:rsid w:val="00A969BE"/>
    <w:rsid w:val="00A96B8C"/>
    <w:rsid w:val="00A97073"/>
    <w:rsid w:val="00A9788A"/>
    <w:rsid w:val="00A97B2A"/>
    <w:rsid w:val="00AA00BE"/>
    <w:rsid w:val="00AA0678"/>
    <w:rsid w:val="00AA12A1"/>
    <w:rsid w:val="00AA18A8"/>
    <w:rsid w:val="00AA1A71"/>
    <w:rsid w:val="00AA1E3E"/>
    <w:rsid w:val="00AA242A"/>
    <w:rsid w:val="00AA44B9"/>
    <w:rsid w:val="00AA5396"/>
    <w:rsid w:val="00AA5F80"/>
    <w:rsid w:val="00AA62AB"/>
    <w:rsid w:val="00AA62D0"/>
    <w:rsid w:val="00AA6802"/>
    <w:rsid w:val="00AA6E49"/>
    <w:rsid w:val="00AA6EE6"/>
    <w:rsid w:val="00AA7BCA"/>
    <w:rsid w:val="00AA7C3A"/>
    <w:rsid w:val="00AA7D28"/>
    <w:rsid w:val="00AA7F0F"/>
    <w:rsid w:val="00AB0626"/>
    <w:rsid w:val="00AB06FB"/>
    <w:rsid w:val="00AB1362"/>
    <w:rsid w:val="00AB144B"/>
    <w:rsid w:val="00AB1572"/>
    <w:rsid w:val="00AB16A2"/>
    <w:rsid w:val="00AB1702"/>
    <w:rsid w:val="00AB18ED"/>
    <w:rsid w:val="00AB1CD8"/>
    <w:rsid w:val="00AB2370"/>
    <w:rsid w:val="00AB29FB"/>
    <w:rsid w:val="00AB388E"/>
    <w:rsid w:val="00AB4380"/>
    <w:rsid w:val="00AB466A"/>
    <w:rsid w:val="00AB595F"/>
    <w:rsid w:val="00AB596A"/>
    <w:rsid w:val="00AB5F9D"/>
    <w:rsid w:val="00AB6FEE"/>
    <w:rsid w:val="00AB7A2A"/>
    <w:rsid w:val="00AB7AEE"/>
    <w:rsid w:val="00AB7E6E"/>
    <w:rsid w:val="00AB7F2D"/>
    <w:rsid w:val="00AC05ED"/>
    <w:rsid w:val="00AC0CF7"/>
    <w:rsid w:val="00AC0DDA"/>
    <w:rsid w:val="00AC1052"/>
    <w:rsid w:val="00AC16D6"/>
    <w:rsid w:val="00AC18C2"/>
    <w:rsid w:val="00AC1A04"/>
    <w:rsid w:val="00AC21FC"/>
    <w:rsid w:val="00AC26CC"/>
    <w:rsid w:val="00AC3041"/>
    <w:rsid w:val="00AC4433"/>
    <w:rsid w:val="00AC4444"/>
    <w:rsid w:val="00AC51F5"/>
    <w:rsid w:val="00AC60B2"/>
    <w:rsid w:val="00AC6473"/>
    <w:rsid w:val="00AC6985"/>
    <w:rsid w:val="00AC6E46"/>
    <w:rsid w:val="00AC78D0"/>
    <w:rsid w:val="00AC7ADA"/>
    <w:rsid w:val="00AD0565"/>
    <w:rsid w:val="00AD08F6"/>
    <w:rsid w:val="00AD0BFF"/>
    <w:rsid w:val="00AD0D73"/>
    <w:rsid w:val="00AD0EBE"/>
    <w:rsid w:val="00AD128A"/>
    <w:rsid w:val="00AD1AB8"/>
    <w:rsid w:val="00AD24F5"/>
    <w:rsid w:val="00AD3045"/>
    <w:rsid w:val="00AD3ACF"/>
    <w:rsid w:val="00AD3AEE"/>
    <w:rsid w:val="00AD43C2"/>
    <w:rsid w:val="00AD46BA"/>
    <w:rsid w:val="00AD497A"/>
    <w:rsid w:val="00AD50FF"/>
    <w:rsid w:val="00AD5113"/>
    <w:rsid w:val="00AD6155"/>
    <w:rsid w:val="00AD6227"/>
    <w:rsid w:val="00AD7C58"/>
    <w:rsid w:val="00AD7CBC"/>
    <w:rsid w:val="00AD7FB3"/>
    <w:rsid w:val="00AE00D8"/>
    <w:rsid w:val="00AE02EE"/>
    <w:rsid w:val="00AE0BFF"/>
    <w:rsid w:val="00AE0EB4"/>
    <w:rsid w:val="00AE0F54"/>
    <w:rsid w:val="00AE12E4"/>
    <w:rsid w:val="00AE19CA"/>
    <w:rsid w:val="00AE2C51"/>
    <w:rsid w:val="00AE2D5D"/>
    <w:rsid w:val="00AE2DEA"/>
    <w:rsid w:val="00AE3259"/>
    <w:rsid w:val="00AE3448"/>
    <w:rsid w:val="00AE6696"/>
    <w:rsid w:val="00AE66E6"/>
    <w:rsid w:val="00AE699E"/>
    <w:rsid w:val="00AE6B13"/>
    <w:rsid w:val="00AE77A6"/>
    <w:rsid w:val="00AE7A73"/>
    <w:rsid w:val="00AE7CBD"/>
    <w:rsid w:val="00AE7D38"/>
    <w:rsid w:val="00AE7F30"/>
    <w:rsid w:val="00AF1229"/>
    <w:rsid w:val="00AF178A"/>
    <w:rsid w:val="00AF1D70"/>
    <w:rsid w:val="00AF2377"/>
    <w:rsid w:val="00AF2AA0"/>
    <w:rsid w:val="00AF3B6B"/>
    <w:rsid w:val="00AF3D72"/>
    <w:rsid w:val="00AF418B"/>
    <w:rsid w:val="00AF41BB"/>
    <w:rsid w:val="00AF4BB0"/>
    <w:rsid w:val="00AF57AF"/>
    <w:rsid w:val="00AF63F5"/>
    <w:rsid w:val="00AF65C3"/>
    <w:rsid w:val="00AF7628"/>
    <w:rsid w:val="00AF769F"/>
    <w:rsid w:val="00AF7C45"/>
    <w:rsid w:val="00B0059D"/>
    <w:rsid w:val="00B006F9"/>
    <w:rsid w:val="00B01174"/>
    <w:rsid w:val="00B01D5E"/>
    <w:rsid w:val="00B01D94"/>
    <w:rsid w:val="00B02394"/>
    <w:rsid w:val="00B02C48"/>
    <w:rsid w:val="00B03079"/>
    <w:rsid w:val="00B03177"/>
    <w:rsid w:val="00B03419"/>
    <w:rsid w:val="00B03EC9"/>
    <w:rsid w:val="00B04060"/>
    <w:rsid w:val="00B04804"/>
    <w:rsid w:val="00B04FCE"/>
    <w:rsid w:val="00B058B2"/>
    <w:rsid w:val="00B05A05"/>
    <w:rsid w:val="00B0646E"/>
    <w:rsid w:val="00B06ADE"/>
    <w:rsid w:val="00B06AF0"/>
    <w:rsid w:val="00B06F8B"/>
    <w:rsid w:val="00B07231"/>
    <w:rsid w:val="00B0732E"/>
    <w:rsid w:val="00B074A9"/>
    <w:rsid w:val="00B07691"/>
    <w:rsid w:val="00B077B2"/>
    <w:rsid w:val="00B07B80"/>
    <w:rsid w:val="00B07D2E"/>
    <w:rsid w:val="00B1017D"/>
    <w:rsid w:val="00B10DD5"/>
    <w:rsid w:val="00B11311"/>
    <w:rsid w:val="00B115C0"/>
    <w:rsid w:val="00B11BAD"/>
    <w:rsid w:val="00B1221C"/>
    <w:rsid w:val="00B12404"/>
    <w:rsid w:val="00B126FE"/>
    <w:rsid w:val="00B136F9"/>
    <w:rsid w:val="00B14213"/>
    <w:rsid w:val="00B142DE"/>
    <w:rsid w:val="00B14B9D"/>
    <w:rsid w:val="00B1575F"/>
    <w:rsid w:val="00B16832"/>
    <w:rsid w:val="00B16B6B"/>
    <w:rsid w:val="00B1717B"/>
    <w:rsid w:val="00B17B71"/>
    <w:rsid w:val="00B17F6A"/>
    <w:rsid w:val="00B2019A"/>
    <w:rsid w:val="00B21398"/>
    <w:rsid w:val="00B21735"/>
    <w:rsid w:val="00B2196A"/>
    <w:rsid w:val="00B21EDB"/>
    <w:rsid w:val="00B222B6"/>
    <w:rsid w:val="00B2292F"/>
    <w:rsid w:val="00B232D5"/>
    <w:rsid w:val="00B234D0"/>
    <w:rsid w:val="00B24531"/>
    <w:rsid w:val="00B24FF8"/>
    <w:rsid w:val="00B26630"/>
    <w:rsid w:val="00B2741C"/>
    <w:rsid w:val="00B2796D"/>
    <w:rsid w:val="00B30204"/>
    <w:rsid w:val="00B302C6"/>
    <w:rsid w:val="00B303E4"/>
    <w:rsid w:val="00B303EB"/>
    <w:rsid w:val="00B305F3"/>
    <w:rsid w:val="00B31C00"/>
    <w:rsid w:val="00B32052"/>
    <w:rsid w:val="00B323BE"/>
    <w:rsid w:val="00B329F4"/>
    <w:rsid w:val="00B33324"/>
    <w:rsid w:val="00B33563"/>
    <w:rsid w:val="00B33914"/>
    <w:rsid w:val="00B33F1D"/>
    <w:rsid w:val="00B34100"/>
    <w:rsid w:val="00B34561"/>
    <w:rsid w:val="00B34D85"/>
    <w:rsid w:val="00B35894"/>
    <w:rsid w:val="00B35C64"/>
    <w:rsid w:val="00B362DE"/>
    <w:rsid w:val="00B36640"/>
    <w:rsid w:val="00B36675"/>
    <w:rsid w:val="00B36AF8"/>
    <w:rsid w:val="00B3704F"/>
    <w:rsid w:val="00B373D2"/>
    <w:rsid w:val="00B378BC"/>
    <w:rsid w:val="00B37F17"/>
    <w:rsid w:val="00B40152"/>
    <w:rsid w:val="00B40A57"/>
    <w:rsid w:val="00B40A6C"/>
    <w:rsid w:val="00B416C8"/>
    <w:rsid w:val="00B41A52"/>
    <w:rsid w:val="00B434AC"/>
    <w:rsid w:val="00B43E9A"/>
    <w:rsid w:val="00B44436"/>
    <w:rsid w:val="00B453E1"/>
    <w:rsid w:val="00B46906"/>
    <w:rsid w:val="00B46C54"/>
    <w:rsid w:val="00B503B8"/>
    <w:rsid w:val="00B50EA2"/>
    <w:rsid w:val="00B50EE3"/>
    <w:rsid w:val="00B51B9F"/>
    <w:rsid w:val="00B52912"/>
    <w:rsid w:val="00B52EA4"/>
    <w:rsid w:val="00B5337E"/>
    <w:rsid w:val="00B53996"/>
    <w:rsid w:val="00B539F1"/>
    <w:rsid w:val="00B53A11"/>
    <w:rsid w:val="00B53BBD"/>
    <w:rsid w:val="00B546D8"/>
    <w:rsid w:val="00B54EAF"/>
    <w:rsid w:val="00B553A3"/>
    <w:rsid w:val="00B557C7"/>
    <w:rsid w:val="00B55994"/>
    <w:rsid w:val="00B5612A"/>
    <w:rsid w:val="00B57038"/>
    <w:rsid w:val="00B5768C"/>
    <w:rsid w:val="00B57BDF"/>
    <w:rsid w:val="00B57C74"/>
    <w:rsid w:val="00B57DB6"/>
    <w:rsid w:val="00B60596"/>
    <w:rsid w:val="00B60686"/>
    <w:rsid w:val="00B609E8"/>
    <w:rsid w:val="00B609FD"/>
    <w:rsid w:val="00B60C18"/>
    <w:rsid w:val="00B60D7B"/>
    <w:rsid w:val="00B61177"/>
    <w:rsid w:val="00B616C1"/>
    <w:rsid w:val="00B61CD6"/>
    <w:rsid w:val="00B61EB6"/>
    <w:rsid w:val="00B629D0"/>
    <w:rsid w:val="00B62E0A"/>
    <w:rsid w:val="00B63441"/>
    <w:rsid w:val="00B63C61"/>
    <w:rsid w:val="00B64DDA"/>
    <w:rsid w:val="00B64FBA"/>
    <w:rsid w:val="00B65263"/>
    <w:rsid w:val="00B65C2B"/>
    <w:rsid w:val="00B66040"/>
    <w:rsid w:val="00B67043"/>
    <w:rsid w:val="00B6706D"/>
    <w:rsid w:val="00B6772F"/>
    <w:rsid w:val="00B679E1"/>
    <w:rsid w:val="00B67C51"/>
    <w:rsid w:val="00B704FE"/>
    <w:rsid w:val="00B70DD1"/>
    <w:rsid w:val="00B70E7F"/>
    <w:rsid w:val="00B70E9B"/>
    <w:rsid w:val="00B71283"/>
    <w:rsid w:val="00B71359"/>
    <w:rsid w:val="00B7142D"/>
    <w:rsid w:val="00B72A4F"/>
    <w:rsid w:val="00B72E29"/>
    <w:rsid w:val="00B730C1"/>
    <w:rsid w:val="00B7379C"/>
    <w:rsid w:val="00B737B9"/>
    <w:rsid w:val="00B73A0C"/>
    <w:rsid w:val="00B74604"/>
    <w:rsid w:val="00B74FE8"/>
    <w:rsid w:val="00B75042"/>
    <w:rsid w:val="00B7536B"/>
    <w:rsid w:val="00B75996"/>
    <w:rsid w:val="00B767F4"/>
    <w:rsid w:val="00B773E0"/>
    <w:rsid w:val="00B77FC2"/>
    <w:rsid w:val="00B81034"/>
    <w:rsid w:val="00B8187F"/>
    <w:rsid w:val="00B8274E"/>
    <w:rsid w:val="00B83148"/>
    <w:rsid w:val="00B8378E"/>
    <w:rsid w:val="00B849E7"/>
    <w:rsid w:val="00B84A76"/>
    <w:rsid w:val="00B85D5A"/>
    <w:rsid w:val="00B86125"/>
    <w:rsid w:val="00B86153"/>
    <w:rsid w:val="00B86235"/>
    <w:rsid w:val="00B86535"/>
    <w:rsid w:val="00B86623"/>
    <w:rsid w:val="00B86691"/>
    <w:rsid w:val="00B86E37"/>
    <w:rsid w:val="00B87EFF"/>
    <w:rsid w:val="00B90782"/>
    <w:rsid w:val="00B9111C"/>
    <w:rsid w:val="00B925AD"/>
    <w:rsid w:val="00B93D19"/>
    <w:rsid w:val="00B943E8"/>
    <w:rsid w:val="00B94672"/>
    <w:rsid w:val="00B94B4D"/>
    <w:rsid w:val="00B95B13"/>
    <w:rsid w:val="00B967D0"/>
    <w:rsid w:val="00B970F2"/>
    <w:rsid w:val="00B9729A"/>
    <w:rsid w:val="00BA0215"/>
    <w:rsid w:val="00BA064B"/>
    <w:rsid w:val="00BA0A74"/>
    <w:rsid w:val="00BA0E2E"/>
    <w:rsid w:val="00BA1394"/>
    <w:rsid w:val="00BA13A4"/>
    <w:rsid w:val="00BA17A7"/>
    <w:rsid w:val="00BA20F9"/>
    <w:rsid w:val="00BA259A"/>
    <w:rsid w:val="00BA2B6A"/>
    <w:rsid w:val="00BA2D1C"/>
    <w:rsid w:val="00BA31F1"/>
    <w:rsid w:val="00BA32DA"/>
    <w:rsid w:val="00BA3930"/>
    <w:rsid w:val="00BA3DD6"/>
    <w:rsid w:val="00BA4462"/>
    <w:rsid w:val="00BA451F"/>
    <w:rsid w:val="00BA45B4"/>
    <w:rsid w:val="00BA483F"/>
    <w:rsid w:val="00BA5130"/>
    <w:rsid w:val="00BA53D9"/>
    <w:rsid w:val="00BA6204"/>
    <w:rsid w:val="00BA64D0"/>
    <w:rsid w:val="00BA76D3"/>
    <w:rsid w:val="00BA76ED"/>
    <w:rsid w:val="00BA78E8"/>
    <w:rsid w:val="00BB033A"/>
    <w:rsid w:val="00BB1049"/>
    <w:rsid w:val="00BB12AC"/>
    <w:rsid w:val="00BB1522"/>
    <w:rsid w:val="00BB1A0D"/>
    <w:rsid w:val="00BB2554"/>
    <w:rsid w:val="00BB2E1E"/>
    <w:rsid w:val="00BB3477"/>
    <w:rsid w:val="00BB3762"/>
    <w:rsid w:val="00BB3954"/>
    <w:rsid w:val="00BB455E"/>
    <w:rsid w:val="00BB4D9D"/>
    <w:rsid w:val="00BB4F79"/>
    <w:rsid w:val="00BB6129"/>
    <w:rsid w:val="00BB67B6"/>
    <w:rsid w:val="00BB69DB"/>
    <w:rsid w:val="00BB6D67"/>
    <w:rsid w:val="00BB7175"/>
    <w:rsid w:val="00BB71CF"/>
    <w:rsid w:val="00BB7742"/>
    <w:rsid w:val="00BC0769"/>
    <w:rsid w:val="00BC0BD1"/>
    <w:rsid w:val="00BC0F3E"/>
    <w:rsid w:val="00BC10AC"/>
    <w:rsid w:val="00BC18C9"/>
    <w:rsid w:val="00BC206F"/>
    <w:rsid w:val="00BC277A"/>
    <w:rsid w:val="00BC31B3"/>
    <w:rsid w:val="00BC3452"/>
    <w:rsid w:val="00BC3474"/>
    <w:rsid w:val="00BC37EF"/>
    <w:rsid w:val="00BC3D4D"/>
    <w:rsid w:val="00BC5ECC"/>
    <w:rsid w:val="00BC631E"/>
    <w:rsid w:val="00BC7566"/>
    <w:rsid w:val="00BC7EBF"/>
    <w:rsid w:val="00BD06C7"/>
    <w:rsid w:val="00BD09A9"/>
    <w:rsid w:val="00BD0DB3"/>
    <w:rsid w:val="00BD131A"/>
    <w:rsid w:val="00BD1423"/>
    <w:rsid w:val="00BD1CD3"/>
    <w:rsid w:val="00BD2B2B"/>
    <w:rsid w:val="00BD3078"/>
    <w:rsid w:val="00BD3C5F"/>
    <w:rsid w:val="00BD3E01"/>
    <w:rsid w:val="00BD41C7"/>
    <w:rsid w:val="00BD41F2"/>
    <w:rsid w:val="00BD52BA"/>
    <w:rsid w:val="00BD5338"/>
    <w:rsid w:val="00BD54ED"/>
    <w:rsid w:val="00BD6289"/>
    <w:rsid w:val="00BD7396"/>
    <w:rsid w:val="00BD78B2"/>
    <w:rsid w:val="00BD7AE2"/>
    <w:rsid w:val="00BE0D48"/>
    <w:rsid w:val="00BE0F67"/>
    <w:rsid w:val="00BE1BCD"/>
    <w:rsid w:val="00BE279F"/>
    <w:rsid w:val="00BE27C7"/>
    <w:rsid w:val="00BE3520"/>
    <w:rsid w:val="00BE370B"/>
    <w:rsid w:val="00BE38D8"/>
    <w:rsid w:val="00BE3F6C"/>
    <w:rsid w:val="00BE41E5"/>
    <w:rsid w:val="00BE5469"/>
    <w:rsid w:val="00BE59CB"/>
    <w:rsid w:val="00BE5CD1"/>
    <w:rsid w:val="00BE5FA2"/>
    <w:rsid w:val="00BE622C"/>
    <w:rsid w:val="00BE6BF3"/>
    <w:rsid w:val="00BE7E17"/>
    <w:rsid w:val="00BF07FE"/>
    <w:rsid w:val="00BF0897"/>
    <w:rsid w:val="00BF0BF2"/>
    <w:rsid w:val="00BF1425"/>
    <w:rsid w:val="00BF16DF"/>
    <w:rsid w:val="00BF1703"/>
    <w:rsid w:val="00BF19F1"/>
    <w:rsid w:val="00BF1AC1"/>
    <w:rsid w:val="00BF1BE0"/>
    <w:rsid w:val="00BF1DDF"/>
    <w:rsid w:val="00BF277D"/>
    <w:rsid w:val="00BF2D26"/>
    <w:rsid w:val="00BF34EC"/>
    <w:rsid w:val="00BF3565"/>
    <w:rsid w:val="00BF3D47"/>
    <w:rsid w:val="00BF52BA"/>
    <w:rsid w:val="00BF5700"/>
    <w:rsid w:val="00BF58F4"/>
    <w:rsid w:val="00BF6042"/>
    <w:rsid w:val="00BF60AC"/>
    <w:rsid w:val="00BF6B0D"/>
    <w:rsid w:val="00C0019A"/>
    <w:rsid w:val="00C00987"/>
    <w:rsid w:val="00C01C95"/>
    <w:rsid w:val="00C02682"/>
    <w:rsid w:val="00C02721"/>
    <w:rsid w:val="00C027F9"/>
    <w:rsid w:val="00C02869"/>
    <w:rsid w:val="00C02958"/>
    <w:rsid w:val="00C02D19"/>
    <w:rsid w:val="00C02D38"/>
    <w:rsid w:val="00C03EB5"/>
    <w:rsid w:val="00C0447D"/>
    <w:rsid w:val="00C04719"/>
    <w:rsid w:val="00C04AB4"/>
    <w:rsid w:val="00C05747"/>
    <w:rsid w:val="00C05DC6"/>
    <w:rsid w:val="00C061D3"/>
    <w:rsid w:val="00C066B2"/>
    <w:rsid w:val="00C06B78"/>
    <w:rsid w:val="00C07605"/>
    <w:rsid w:val="00C07685"/>
    <w:rsid w:val="00C07924"/>
    <w:rsid w:val="00C109B2"/>
    <w:rsid w:val="00C10F17"/>
    <w:rsid w:val="00C1182B"/>
    <w:rsid w:val="00C11928"/>
    <w:rsid w:val="00C121DD"/>
    <w:rsid w:val="00C121EB"/>
    <w:rsid w:val="00C122FA"/>
    <w:rsid w:val="00C124C2"/>
    <w:rsid w:val="00C12B54"/>
    <w:rsid w:val="00C13297"/>
    <w:rsid w:val="00C13822"/>
    <w:rsid w:val="00C1406D"/>
    <w:rsid w:val="00C14B2D"/>
    <w:rsid w:val="00C1520E"/>
    <w:rsid w:val="00C1561B"/>
    <w:rsid w:val="00C16C91"/>
    <w:rsid w:val="00C1731C"/>
    <w:rsid w:val="00C17668"/>
    <w:rsid w:val="00C17926"/>
    <w:rsid w:val="00C2064D"/>
    <w:rsid w:val="00C20BF0"/>
    <w:rsid w:val="00C20D00"/>
    <w:rsid w:val="00C212B9"/>
    <w:rsid w:val="00C2175A"/>
    <w:rsid w:val="00C22357"/>
    <w:rsid w:val="00C22686"/>
    <w:rsid w:val="00C22D2E"/>
    <w:rsid w:val="00C22D3F"/>
    <w:rsid w:val="00C22FB5"/>
    <w:rsid w:val="00C2319F"/>
    <w:rsid w:val="00C232B4"/>
    <w:rsid w:val="00C2344B"/>
    <w:rsid w:val="00C234EF"/>
    <w:rsid w:val="00C23562"/>
    <w:rsid w:val="00C235A1"/>
    <w:rsid w:val="00C2365B"/>
    <w:rsid w:val="00C23B6D"/>
    <w:rsid w:val="00C23F11"/>
    <w:rsid w:val="00C23F6A"/>
    <w:rsid w:val="00C240D9"/>
    <w:rsid w:val="00C2479F"/>
    <w:rsid w:val="00C26970"/>
    <w:rsid w:val="00C2708D"/>
    <w:rsid w:val="00C27232"/>
    <w:rsid w:val="00C279FC"/>
    <w:rsid w:val="00C27D2F"/>
    <w:rsid w:val="00C3070D"/>
    <w:rsid w:val="00C31537"/>
    <w:rsid w:val="00C31784"/>
    <w:rsid w:val="00C318AA"/>
    <w:rsid w:val="00C3324D"/>
    <w:rsid w:val="00C336E2"/>
    <w:rsid w:val="00C3392D"/>
    <w:rsid w:val="00C33E76"/>
    <w:rsid w:val="00C34EFC"/>
    <w:rsid w:val="00C3556E"/>
    <w:rsid w:val="00C356F1"/>
    <w:rsid w:val="00C3636E"/>
    <w:rsid w:val="00C364BC"/>
    <w:rsid w:val="00C36980"/>
    <w:rsid w:val="00C40955"/>
    <w:rsid w:val="00C40D87"/>
    <w:rsid w:val="00C40DF0"/>
    <w:rsid w:val="00C41F15"/>
    <w:rsid w:val="00C41F7A"/>
    <w:rsid w:val="00C426E4"/>
    <w:rsid w:val="00C427EF"/>
    <w:rsid w:val="00C42E74"/>
    <w:rsid w:val="00C4323C"/>
    <w:rsid w:val="00C4394C"/>
    <w:rsid w:val="00C44148"/>
    <w:rsid w:val="00C444AF"/>
    <w:rsid w:val="00C44794"/>
    <w:rsid w:val="00C44D9E"/>
    <w:rsid w:val="00C45070"/>
    <w:rsid w:val="00C452AC"/>
    <w:rsid w:val="00C45433"/>
    <w:rsid w:val="00C454F4"/>
    <w:rsid w:val="00C456C6"/>
    <w:rsid w:val="00C45730"/>
    <w:rsid w:val="00C4588A"/>
    <w:rsid w:val="00C4596F"/>
    <w:rsid w:val="00C45B84"/>
    <w:rsid w:val="00C462E7"/>
    <w:rsid w:val="00C4687B"/>
    <w:rsid w:val="00C46A7D"/>
    <w:rsid w:val="00C4737E"/>
    <w:rsid w:val="00C473AD"/>
    <w:rsid w:val="00C474C3"/>
    <w:rsid w:val="00C47504"/>
    <w:rsid w:val="00C477F9"/>
    <w:rsid w:val="00C508E4"/>
    <w:rsid w:val="00C50919"/>
    <w:rsid w:val="00C5144F"/>
    <w:rsid w:val="00C52DC6"/>
    <w:rsid w:val="00C53333"/>
    <w:rsid w:val="00C5368B"/>
    <w:rsid w:val="00C539D5"/>
    <w:rsid w:val="00C53B83"/>
    <w:rsid w:val="00C54C03"/>
    <w:rsid w:val="00C54F50"/>
    <w:rsid w:val="00C553BC"/>
    <w:rsid w:val="00C558E8"/>
    <w:rsid w:val="00C568BB"/>
    <w:rsid w:val="00C56905"/>
    <w:rsid w:val="00C56A61"/>
    <w:rsid w:val="00C56E49"/>
    <w:rsid w:val="00C570DA"/>
    <w:rsid w:val="00C57154"/>
    <w:rsid w:val="00C57A3E"/>
    <w:rsid w:val="00C57E75"/>
    <w:rsid w:val="00C60202"/>
    <w:rsid w:val="00C60537"/>
    <w:rsid w:val="00C6072B"/>
    <w:rsid w:val="00C60CC2"/>
    <w:rsid w:val="00C60E1A"/>
    <w:rsid w:val="00C611D3"/>
    <w:rsid w:val="00C614A7"/>
    <w:rsid w:val="00C614F9"/>
    <w:rsid w:val="00C61719"/>
    <w:rsid w:val="00C61DF8"/>
    <w:rsid w:val="00C620DF"/>
    <w:rsid w:val="00C6223B"/>
    <w:rsid w:val="00C62DBB"/>
    <w:rsid w:val="00C62F1A"/>
    <w:rsid w:val="00C630D4"/>
    <w:rsid w:val="00C64492"/>
    <w:rsid w:val="00C64F8D"/>
    <w:rsid w:val="00C65193"/>
    <w:rsid w:val="00C655EF"/>
    <w:rsid w:val="00C65707"/>
    <w:rsid w:val="00C6639E"/>
    <w:rsid w:val="00C66B4D"/>
    <w:rsid w:val="00C67572"/>
    <w:rsid w:val="00C675EA"/>
    <w:rsid w:val="00C677DD"/>
    <w:rsid w:val="00C678F7"/>
    <w:rsid w:val="00C7025F"/>
    <w:rsid w:val="00C7051F"/>
    <w:rsid w:val="00C7113D"/>
    <w:rsid w:val="00C719AF"/>
    <w:rsid w:val="00C71D1A"/>
    <w:rsid w:val="00C71D1F"/>
    <w:rsid w:val="00C725D7"/>
    <w:rsid w:val="00C72897"/>
    <w:rsid w:val="00C72C55"/>
    <w:rsid w:val="00C72CBB"/>
    <w:rsid w:val="00C72DEA"/>
    <w:rsid w:val="00C733DA"/>
    <w:rsid w:val="00C736D4"/>
    <w:rsid w:val="00C7387E"/>
    <w:rsid w:val="00C73F89"/>
    <w:rsid w:val="00C745CA"/>
    <w:rsid w:val="00C7479F"/>
    <w:rsid w:val="00C74CC4"/>
    <w:rsid w:val="00C74FD2"/>
    <w:rsid w:val="00C76631"/>
    <w:rsid w:val="00C770C0"/>
    <w:rsid w:val="00C771D2"/>
    <w:rsid w:val="00C772B4"/>
    <w:rsid w:val="00C777BF"/>
    <w:rsid w:val="00C8001F"/>
    <w:rsid w:val="00C82472"/>
    <w:rsid w:val="00C82561"/>
    <w:rsid w:val="00C82798"/>
    <w:rsid w:val="00C836C1"/>
    <w:rsid w:val="00C8378F"/>
    <w:rsid w:val="00C844F1"/>
    <w:rsid w:val="00C845FD"/>
    <w:rsid w:val="00C84C9E"/>
    <w:rsid w:val="00C84EDE"/>
    <w:rsid w:val="00C85029"/>
    <w:rsid w:val="00C858E1"/>
    <w:rsid w:val="00C85F4E"/>
    <w:rsid w:val="00C85F80"/>
    <w:rsid w:val="00C86109"/>
    <w:rsid w:val="00C86806"/>
    <w:rsid w:val="00C86BFB"/>
    <w:rsid w:val="00C86FDF"/>
    <w:rsid w:val="00C872EF"/>
    <w:rsid w:val="00C87A81"/>
    <w:rsid w:val="00C904A0"/>
    <w:rsid w:val="00C90B65"/>
    <w:rsid w:val="00C90DC1"/>
    <w:rsid w:val="00C9224A"/>
    <w:rsid w:val="00C92433"/>
    <w:rsid w:val="00C92BEF"/>
    <w:rsid w:val="00C937B8"/>
    <w:rsid w:val="00C93B46"/>
    <w:rsid w:val="00C93CE5"/>
    <w:rsid w:val="00C95545"/>
    <w:rsid w:val="00C9592A"/>
    <w:rsid w:val="00C95B7E"/>
    <w:rsid w:val="00C9678E"/>
    <w:rsid w:val="00C97653"/>
    <w:rsid w:val="00CA0264"/>
    <w:rsid w:val="00CA0C21"/>
    <w:rsid w:val="00CA0D07"/>
    <w:rsid w:val="00CA14E5"/>
    <w:rsid w:val="00CA17FC"/>
    <w:rsid w:val="00CA1ACF"/>
    <w:rsid w:val="00CA1E09"/>
    <w:rsid w:val="00CA2147"/>
    <w:rsid w:val="00CA2762"/>
    <w:rsid w:val="00CA2D31"/>
    <w:rsid w:val="00CA35D8"/>
    <w:rsid w:val="00CA3F79"/>
    <w:rsid w:val="00CA44D5"/>
    <w:rsid w:val="00CA54D6"/>
    <w:rsid w:val="00CA59B2"/>
    <w:rsid w:val="00CA5BA7"/>
    <w:rsid w:val="00CA6446"/>
    <w:rsid w:val="00CA70A1"/>
    <w:rsid w:val="00CA7638"/>
    <w:rsid w:val="00CB001C"/>
    <w:rsid w:val="00CB002D"/>
    <w:rsid w:val="00CB0574"/>
    <w:rsid w:val="00CB0639"/>
    <w:rsid w:val="00CB0E97"/>
    <w:rsid w:val="00CB1215"/>
    <w:rsid w:val="00CB16AC"/>
    <w:rsid w:val="00CB16EB"/>
    <w:rsid w:val="00CB178A"/>
    <w:rsid w:val="00CB1A2D"/>
    <w:rsid w:val="00CB1D09"/>
    <w:rsid w:val="00CB1ED4"/>
    <w:rsid w:val="00CB24C1"/>
    <w:rsid w:val="00CB2E5C"/>
    <w:rsid w:val="00CB38AE"/>
    <w:rsid w:val="00CB3FCD"/>
    <w:rsid w:val="00CB4C0F"/>
    <w:rsid w:val="00CB4E34"/>
    <w:rsid w:val="00CB4FEE"/>
    <w:rsid w:val="00CB5690"/>
    <w:rsid w:val="00CB5A43"/>
    <w:rsid w:val="00CB61E2"/>
    <w:rsid w:val="00CB652B"/>
    <w:rsid w:val="00CB7011"/>
    <w:rsid w:val="00CB76B0"/>
    <w:rsid w:val="00CC054E"/>
    <w:rsid w:val="00CC0B3E"/>
    <w:rsid w:val="00CC104B"/>
    <w:rsid w:val="00CC133A"/>
    <w:rsid w:val="00CC1526"/>
    <w:rsid w:val="00CC190A"/>
    <w:rsid w:val="00CC2674"/>
    <w:rsid w:val="00CC2967"/>
    <w:rsid w:val="00CC396D"/>
    <w:rsid w:val="00CC3C79"/>
    <w:rsid w:val="00CC4D2A"/>
    <w:rsid w:val="00CC5522"/>
    <w:rsid w:val="00CC580B"/>
    <w:rsid w:val="00CC5DBF"/>
    <w:rsid w:val="00CC6219"/>
    <w:rsid w:val="00CC6495"/>
    <w:rsid w:val="00CC6A18"/>
    <w:rsid w:val="00CC6C27"/>
    <w:rsid w:val="00CC75FF"/>
    <w:rsid w:val="00CC779B"/>
    <w:rsid w:val="00CC7AD5"/>
    <w:rsid w:val="00CD00A1"/>
    <w:rsid w:val="00CD0D5F"/>
    <w:rsid w:val="00CD0E75"/>
    <w:rsid w:val="00CD1676"/>
    <w:rsid w:val="00CD1F96"/>
    <w:rsid w:val="00CD202E"/>
    <w:rsid w:val="00CD28E4"/>
    <w:rsid w:val="00CD2A99"/>
    <w:rsid w:val="00CD30A1"/>
    <w:rsid w:val="00CD3472"/>
    <w:rsid w:val="00CD34B6"/>
    <w:rsid w:val="00CD354F"/>
    <w:rsid w:val="00CD43FE"/>
    <w:rsid w:val="00CD4623"/>
    <w:rsid w:val="00CD4C83"/>
    <w:rsid w:val="00CD4EA0"/>
    <w:rsid w:val="00CD5029"/>
    <w:rsid w:val="00CD55E7"/>
    <w:rsid w:val="00CD5630"/>
    <w:rsid w:val="00CD5A7B"/>
    <w:rsid w:val="00CD5C47"/>
    <w:rsid w:val="00CD5FA0"/>
    <w:rsid w:val="00CD63B9"/>
    <w:rsid w:val="00CD6662"/>
    <w:rsid w:val="00CD670D"/>
    <w:rsid w:val="00CD71DC"/>
    <w:rsid w:val="00CD73AE"/>
    <w:rsid w:val="00CD759B"/>
    <w:rsid w:val="00CD7E71"/>
    <w:rsid w:val="00CD7E7C"/>
    <w:rsid w:val="00CE0665"/>
    <w:rsid w:val="00CE0BC5"/>
    <w:rsid w:val="00CE113B"/>
    <w:rsid w:val="00CE14B8"/>
    <w:rsid w:val="00CE18FB"/>
    <w:rsid w:val="00CE1A93"/>
    <w:rsid w:val="00CE1AE1"/>
    <w:rsid w:val="00CE2FD6"/>
    <w:rsid w:val="00CE3052"/>
    <w:rsid w:val="00CE34FB"/>
    <w:rsid w:val="00CE3D37"/>
    <w:rsid w:val="00CE3D55"/>
    <w:rsid w:val="00CE48BD"/>
    <w:rsid w:val="00CE49B1"/>
    <w:rsid w:val="00CE530B"/>
    <w:rsid w:val="00CE5588"/>
    <w:rsid w:val="00CE58E2"/>
    <w:rsid w:val="00CE5AD6"/>
    <w:rsid w:val="00CE5B0C"/>
    <w:rsid w:val="00CE5B0E"/>
    <w:rsid w:val="00CE6244"/>
    <w:rsid w:val="00CE6D0E"/>
    <w:rsid w:val="00CE6DCA"/>
    <w:rsid w:val="00CE77FC"/>
    <w:rsid w:val="00CE7C16"/>
    <w:rsid w:val="00CF00DF"/>
    <w:rsid w:val="00CF1CA8"/>
    <w:rsid w:val="00CF1CB8"/>
    <w:rsid w:val="00CF2C76"/>
    <w:rsid w:val="00CF38DE"/>
    <w:rsid w:val="00CF3C84"/>
    <w:rsid w:val="00CF4056"/>
    <w:rsid w:val="00CF4121"/>
    <w:rsid w:val="00CF412C"/>
    <w:rsid w:val="00CF5587"/>
    <w:rsid w:val="00CF55E2"/>
    <w:rsid w:val="00CF5EB4"/>
    <w:rsid w:val="00CF5EF9"/>
    <w:rsid w:val="00CF66D0"/>
    <w:rsid w:val="00CF67D8"/>
    <w:rsid w:val="00CF6959"/>
    <w:rsid w:val="00CF71EC"/>
    <w:rsid w:val="00CF7989"/>
    <w:rsid w:val="00CF7B19"/>
    <w:rsid w:val="00CF7C51"/>
    <w:rsid w:val="00D0031A"/>
    <w:rsid w:val="00D005FA"/>
    <w:rsid w:val="00D0136F"/>
    <w:rsid w:val="00D0180B"/>
    <w:rsid w:val="00D01E8D"/>
    <w:rsid w:val="00D01E9A"/>
    <w:rsid w:val="00D029ED"/>
    <w:rsid w:val="00D02F72"/>
    <w:rsid w:val="00D0317A"/>
    <w:rsid w:val="00D047F2"/>
    <w:rsid w:val="00D04F07"/>
    <w:rsid w:val="00D05A05"/>
    <w:rsid w:val="00D05D47"/>
    <w:rsid w:val="00D0637E"/>
    <w:rsid w:val="00D065C7"/>
    <w:rsid w:val="00D069E4"/>
    <w:rsid w:val="00D070A3"/>
    <w:rsid w:val="00D07606"/>
    <w:rsid w:val="00D07891"/>
    <w:rsid w:val="00D07DE3"/>
    <w:rsid w:val="00D104F8"/>
    <w:rsid w:val="00D108E2"/>
    <w:rsid w:val="00D10D6D"/>
    <w:rsid w:val="00D10DE0"/>
    <w:rsid w:val="00D114C6"/>
    <w:rsid w:val="00D12EAF"/>
    <w:rsid w:val="00D1384D"/>
    <w:rsid w:val="00D14271"/>
    <w:rsid w:val="00D144C9"/>
    <w:rsid w:val="00D14973"/>
    <w:rsid w:val="00D152E4"/>
    <w:rsid w:val="00D15D63"/>
    <w:rsid w:val="00D15FEA"/>
    <w:rsid w:val="00D165FC"/>
    <w:rsid w:val="00D16C74"/>
    <w:rsid w:val="00D175AD"/>
    <w:rsid w:val="00D178DC"/>
    <w:rsid w:val="00D208E8"/>
    <w:rsid w:val="00D210AB"/>
    <w:rsid w:val="00D212ED"/>
    <w:rsid w:val="00D21869"/>
    <w:rsid w:val="00D21DAA"/>
    <w:rsid w:val="00D21F63"/>
    <w:rsid w:val="00D229F7"/>
    <w:rsid w:val="00D22B05"/>
    <w:rsid w:val="00D22EB4"/>
    <w:rsid w:val="00D2326D"/>
    <w:rsid w:val="00D236CB"/>
    <w:rsid w:val="00D241E9"/>
    <w:rsid w:val="00D2438D"/>
    <w:rsid w:val="00D244C2"/>
    <w:rsid w:val="00D24645"/>
    <w:rsid w:val="00D24B96"/>
    <w:rsid w:val="00D24D47"/>
    <w:rsid w:val="00D250C0"/>
    <w:rsid w:val="00D2524A"/>
    <w:rsid w:val="00D2544F"/>
    <w:rsid w:val="00D256DC"/>
    <w:rsid w:val="00D25715"/>
    <w:rsid w:val="00D257EB"/>
    <w:rsid w:val="00D269BC"/>
    <w:rsid w:val="00D27047"/>
    <w:rsid w:val="00D27223"/>
    <w:rsid w:val="00D2788F"/>
    <w:rsid w:val="00D3008B"/>
    <w:rsid w:val="00D30167"/>
    <w:rsid w:val="00D30CE0"/>
    <w:rsid w:val="00D31845"/>
    <w:rsid w:val="00D31C1A"/>
    <w:rsid w:val="00D31D08"/>
    <w:rsid w:val="00D320D4"/>
    <w:rsid w:val="00D3221D"/>
    <w:rsid w:val="00D32352"/>
    <w:rsid w:val="00D3241B"/>
    <w:rsid w:val="00D32E74"/>
    <w:rsid w:val="00D3379F"/>
    <w:rsid w:val="00D33975"/>
    <w:rsid w:val="00D33C06"/>
    <w:rsid w:val="00D33F62"/>
    <w:rsid w:val="00D33FC4"/>
    <w:rsid w:val="00D3417E"/>
    <w:rsid w:val="00D34799"/>
    <w:rsid w:val="00D35FA8"/>
    <w:rsid w:val="00D35FC7"/>
    <w:rsid w:val="00D365CE"/>
    <w:rsid w:val="00D36B7C"/>
    <w:rsid w:val="00D3747C"/>
    <w:rsid w:val="00D376EE"/>
    <w:rsid w:val="00D3771E"/>
    <w:rsid w:val="00D3799E"/>
    <w:rsid w:val="00D37A67"/>
    <w:rsid w:val="00D40104"/>
    <w:rsid w:val="00D40DDC"/>
    <w:rsid w:val="00D4156B"/>
    <w:rsid w:val="00D4172D"/>
    <w:rsid w:val="00D41AFF"/>
    <w:rsid w:val="00D41F33"/>
    <w:rsid w:val="00D42402"/>
    <w:rsid w:val="00D42B1F"/>
    <w:rsid w:val="00D42EFE"/>
    <w:rsid w:val="00D43589"/>
    <w:rsid w:val="00D43BFC"/>
    <w:rsid w:val="00D43E51"/>
    <w:rsid w:val="00D43F16"/>
    <w:rsid w:val="00D441A6"/>
    <w:rsid w:val="00D44333"/>
    <w:rsid w:val="00D443A5"/>
    <w:rsid w:val="00D444BE"/>
    <w:rsid w:val="00D44801"/>
    <w:rsid w:val="00D44ABE"/>
    <w:rsid w:val="00D45526"/>
    <w:rsid w:val="00D461AF"/>
    <w:rsid w:val="00D505ED"/>
    <w:rsid w:val="00D508AC"/>
    <w:rsid w:val="00D50FED"/>
    <w:rsid w:val="00D516BE"/>
    <w:rsid w:val="00D51DBF"/>
    <w:rsid w:val="00D524AE"/>
    <w:rsid w:val="00D524D1"/>
    <w:rsid w:val="00D52C89"/>
    <w:rsid w:val="00D52F5E"/>
    <w:rsid w:val="00D5414B"/>
    <w:rsid w:val="00D5459D"/>
    <w:rsid w:val="00D55088"/>
    <w:rsid w:val="00D554C2"/>
    <w:rsid w:val="00D55548"/>
    <w:rsid w:val="00D5574A"/>
    <w:rsid w:val="00D56627"/>
    <w:rsid w:val="00D567ED"/>
    <w:rsid w:val="00D57186"/>
    <w:rsid w:val="00D57E63"/>
    <w:rsid w:val="00D60AB1"/>
    <w:rsid w:val="00D60EE9"/>
    <w:rsid w:val="00D61A63"/>
    <w:rsid w:val="00D61C3A"/>
    <w:rsid w:val="00D61C69"/>
    <w:rsid w:val="00D62FA5"/>
    <w:rsid w:val="00D63C6B"/>
    <w:rsid w:val="00D63D7B"/>
    <w:rsid w:val="00D63E03"/>
    <w:rsid w:val="00D63E65"/>
    <w:rsid w:val="00D64491"/>
    <w:rsid w:val="00D64EDD"/>
    <w:rsid w:val="00D6534F"/>
    <w:rsid w:val="00D65414"/>
    <w:rsid w:val="00D6553B"/>
    <w:rsid w:val="00D6594B"/>
    <w:rsid w:val="00D665D1"/>
    <w:rsid w:val="00D66CC6"/>
    <w:rsid w:val="00D66D7F"/>
    <w:rsid w:val="00D67044"/>
    <w:rsid w:val="00D67659"/>
    <w:rsid w:val="00D7029E"/>
    <w:rsid w:val="00D702E6"/>
    <w:rsid w:val="00D7040F"/>
    <w:rsid w:val="00D704BB"/>
    <w:rsid w:val="00D708DA"/>
    <w:rsid w:val="00D72608"/>
    <w:rsid w:val="00D72BC2"/>
    <w:rsid w:val="00D72C83"/>
    <w:rsid w:val="00D7374F"/>
    <w:rsid w:val="00D73C9E"/>
    <w:rsid w:val="00D73D27"/>
    <w:rsid w:val="00D73FEB"/>
    <w:rsid w:val="00D745CE"/>
    <w:rsid w:val="00D74C78"/>
    <w:rsid w:val="00D75139"/>
    <w:rsid w:val="00D755D8"/>
    <w:rsid w:val="00D7608F"/>
    <w:rsid w:val="00D77BB5"/>
    <w:rsid w:val="00D803DD"/>
    <w:rsid w:val="00D80601"/>
    <w:rsid w:val="00D81112"/>
    <w:rsid w:val="00D81847"/>
    <w:rsid w:val="00D819A2"/>
    <w:rsid w:val="00D81AAA"/>
    <w:rsid w:val="00D8390E"/>
    <w:rsid w:val="00D83A8F"/>
    <w:rsid w:val="00D83ACF"/>
    <w:rsid w:val="00D83BA5"/>
    <w:rsid w:val="00D83D59"/>
    <w:rsid w:val="00D83DD2"/>
    <w:rsid w:val="00D84430"/>
    <w:rsid w:val="00D84520"/>
    <w:rsid w:val="00D84C5B"/>
    <w:rsid w:val="00D85147"/>
    <w:rsid w:val="00D85584"/>
    <w:rsid w:val="00D85AB6"/>
    <w:rsid w:val="00D860A8"/>
    <w:rsid w:val="00D867B2"/>
    <w:rsid w:val="00D871B3"/>
    <w:rsid w:val="00D87614"/>
    <w:rsid w:val="00D90724"/>
    <w:rsid w:val="00D90AFA"/>
    <w:rsid w:val="00D91128"/>
    <w:rsid w:val="00D918AB"/>
    <w:rsid w:val="00D91C42"/>
    <w:rsid w:val="00D91F3B"/>
    <w:rsid w:val="00D9304D"/>
    <w:rsid w:val="00D9317D"/>
    <w:rsid w:val="00D93237"/>
    <w:rsid w:val="00D93A95"/>
    <w:rsid w:val="00D93DE6"/>
    <w:rsid w:val="00D9479D"/>
    <w:rsid w:val="00D94A86"/>
    <w:rsid w:val="00D94FFF"/>
    <w:rsid w:val="00D955AB"/>
    <w:rsid w:val="00D95DAC"/>
    <w:rsid w:val="00D963E1"/>
    <w:rsid w:val="00D96BF1"/>
    <w:rsid w:val="00D96F8A"/>
    <w:rsid w:val="00D96FCF"/>
    <w:rsid w:val="00D973B3"/>
    <w:rsid w:val="00DA0B35"/>
    <w:rsid w:val="00DA11DE"/>
    <w:rsid w:val="00DA1360"/>
    <w:rsid w:val="00DA13EA"/>
    <w:rsid w:val="00DA15AC"/>
    <w:rsid w:val="00DA1941"/>
    <w:rsid w:val="00DA1A28"/>
    <w:rsid w:val="00DA227B"/>
    <w:rsid w:val="00DA2435"/>
    <w:rsid w:val="00DA2E5E"/>
    <w:rsid w:val="00DA2F53"/>
    <w:rsid w:val="00DA4085"/>
    <w:rsid w:val="00DA440A"/>
    <w:rsid w:val="00DA4463"/>
    <w:rsid w:val="00DA4770"/>
    <w:rsid w:val="00DA4A48"/>
    <w:rsid w:val="00DA4B56"/>
    <w:rsid w:val="00DA52CB"/>
    <w:rsid w:val="00DA557A"/>
    <w:rsid w:val="00DA57C0"/>
    <w:rsid w:val="00DA5A9B"/>
    <w:rsid w:val="00DA5CD3"/>
    <w:rsid w:val="00DA64BA"/>
    <w:rsid w:val="00DA7259"/>
    <w:rsid w:val="00DA732E"/>
    <w:rsid w:val="00DA7811"/>
    <w:rsid w:val="00DA7EE9"/>
    <w:rsid w:val="00DB006F"/>
    <w:rsid w:val="00DB146C"/>
    <w:rsid w:val="00DB1729"/>
    <w:rsid w:val="00DB2D7A"/>
    <w:rsid w:val="00DB3240"/>
    <w:rsid w:val="00DB34A2"/>
    <w:rsid w:val="00DB362E"/>
    <w:rsid w:val="00DB3A98"/>
    <w:rsid w:val="00DB3AA0"/>
    <w:rsid w:val="00DB484A"/>
    <w:rsid w:val="00DB4BC5"/>
    <w:rsid w:val="00DB4EE0"/>
    <w:rsid w:val="00DB630F"/>
    <w:rsid w:val="00DB68B6"/>
    <w:rsid w:val="00DB770B"/>
    <w:rsid w:val="00DB7A5E"/>
    <w:rsid w:val="00DC063E"/>
    <w:rsid w:val="00DC1547"/>
    <w:rsid w:val="00DC159A"/>
    <w:rsid w:val="00DC1A1F"/>
    <w:rsid w:val="00DC1D94"/>
    <w:rsid w:val="00DC1EFC"/>
    <w:rsid w:val="00DC29BF"/>
    <w:rsid w:val="00DC2AD2"/>
    <w:rsid w:val="00DC351C"/>
    <w:rsid w:val="00DC43C9"/>
    <w:rsid w:val="00DC4689"/>
    <w:rsid w:val="00DC4CE2"/>
    <w:rsid w:val="00DC529C"/>
    <w:rsid w:val="00DC5372"/>
    <w:rsid w:val="00DC5C16"/>
    <w:rsid w:val="00DC5EB6"/>
    <w:rsid w:val="00DC621E"/>
    <w:rsid w:val="00DC6E99"/>
    <w:rsid w:val="00DC6FBC"/>
    <w:rsid w:val="00DC7F7C"/>
    <w:rsid w:val="00DD0750"/>
    <w:rsid w:val="00DD0D19"/>
    <w:rsid w:val="00DD1925"/>
    <w:rsid w:val="00DD1F96"/>
    <w:rsid w:val="00DD2679"/>
    <w:rsid w:val="00DD285E"/>
    <w:rsid w:val="00DD34D7"/>
    <w:rsid w:val="00DD37AA"/>
    <w:rsid w:val="00DD3AD4"/>
    <w:rsid w:val="00DD4170"/>
    <w:rsid w:val="00DD441E"/>
    <w:rsid w:val="00DD4EB4"/>
    <w:rsid w:val="00DD4FD9"/>
    <w:rsid w:val="00DD6175"/>
    <w:rsid w:val="00DD652E"/>
    <w:rsid w:val="00DD6DAD"/>
    <w:rsid w:val="00DD710C"/>
    <w:rsid w:val="00DD7487"/>
    <w:rsid w:val="00DD7769"/>
    <w:rsid w:val="00DE01EE"/>
    <w:rsid w:val="00DE0681"/>
    <w:rsid w:val="00DE0C55"/>
    <w:rsid w:val="00DE111D"/>
    <w:rsid w:val="00DE1AAC"/>
    <w:rsid w:val="00DE1B2C"/>
    <w:rsid w:val="00DE1DA5"/>
    <w:rsid w:val="00DE1DB6"/>
    <w:rsid w:val="00DE22D9"/>
    <w:rsid w:val="00DE24DB"/>
    <w:rsid w:val="00DE2985"/>
    <w:rsid w:val="00DE2E61"/>
    <w:rsid w:val="00DE33F5"/>
    <w:rsid w:val="00DE350A"/>
    <w:rsid w:val="00DE3A64"/>
    <w:rsid w:val="00DE3C58"/>
    <w:rsid w:val="00DE3D45"/>
    <w:rsid w:val="00DE3E1F"/>
    <w:rsid w:val="00DE3FE5"/>
    <w:rsid w:val="00DE524A"/>
    <w:rsid w:val="00DE6B59"/>
    <w:rsid w:val="00DE6C43"/>
    <w:rsid w:val="00DE78FD"/>
    <w:rsid w:val="00DE7E77"/>
    <w:rsid w:val="00DF246D"/>
    <w:rsid w:val="00DF2634"/>
    <w:rsid w:val="00DF3332"/>
    <w:rsid w:val="00DF3935"/>
    <w:rsid w:val="00DF3BCD"/>
    <w:rsid w:val="00DF4685"/>
    <w:rsid w:val="00DF51C9"/>
    <w:rsid w:val="00DF5FE3"/>
    <w:rsid w:val="00DF6309"/>
    <w:rsid w:val="00DF6678"/>
    <w:rsid w:val="00DF680F"/>
    <w:rsid w:val="00DF69BF"/>
    <w:rsid w:val="00DF6FE8"/>
    <w:rsid w:val="00DF78FC"/>
    <w:rsid w:val="00DF7DB9"/>
    <w:rsid w:val="00E0006B"/>
    <w:rsid w:val="00E001BA"/>
    <w:rsid w:val="00E00707"/>
    <w:rsid w:val="00E01051"/>
    <w:rsid w:val="00E0201B"/>
    <w:rsid w:val="00E0216E"/>
    <w:rsid w:val="00E02359"/>
    <w:rsid w:val="00E024BD"/>
    <w:rsid w:val="00E02D95"/>
    <w:rsid w:val="00E030DD"/>
    <w:rsid w:val="00E0351F"/>
    <w:rsid w:val="00E04229"/>
    <w:rsid w:val="00E052C3"/>
    <w:rsid w:val="00E053A3"/>
    <w:rsid w:val="00E064AF"/>
    <w:rsid w:val="00E065C0"/>
    <w:rsid w:val="00E06EBB"/>
    <w:rsid w:val="00E079AF"/>
    <w:rsid w:val="00E109A8"/>
    <w:rsid w:val="00E11749"/>
    <w:rsid w:val="00E11FA0"/>
    <w:rsid w:val="00E1210C"/>
    <w:rsid w:val="00E12184"/>
    <w:rsid w:val="00E121D7"/>
    <w:rsid w:val="00E1279B"/>
    <w:rsid w:val="00E12AAB"/>
    <w:rsid w:val="00E12AEA"/>
    <w:rsid w:val="00E12B42"/>
    <w:rsid w:val="00E12D82"/>
    <w:rsid w:val="00E1595E"/>
    <w:rsid w:val="00E15B3E"/>
    <w:rsid w:val="00E163D1"/>
    <w:rsid w:val="00E169F5"/>
    <w:rsid w:val="00E16C39"/>
    <w:rsid w:val="00E16D6E"/>
    <w:rsid w:val="00E16DD8"/>
    <w:rsid w:val="00E1786C"/>
    <w:rsid w:val="00E203E5"/>
    <w:rsid w:val="00E2064A"/>
    <w:rsid w:val="00E20FC4"/>
    <w:rsid w:val="00E21458"/>
    <w:rsid w:val="00E2169F"/>
    <w:rsid w:val="00E2176F"/>
    <w:rsid w:val="00E21A15"/>
    <w:rsid w:val="00E21D33"/>
    <w:rsid w:val="00E21E55"/>
    <w:rsid w:val="00E229E3"/>
    <w:rsid w:val="00E22D74"/>
    <w:rsid w:val="00E23042"/>
    <w:rsid w:val="00E23475"/>
    <w:rsid w:val="00E25DFF"/>
    <w:rsid w:val="00E26015"/>
    <w:rsid w:val="00E26645"/>
    <w:rsid w:val="00E26A98"/>
    <w:rsid w:val="00E26FAA"/>
    <w:rsid w:val="00E27C49"/>
    <w:rsid w:val="00E300BB"/>
    <w:rsid w:val="00E3096E"/>
    <w:rsid w:val="00E309B5"/>
    <w:rsid w:val="00E30A9F"/>
    <w:rsid w:val="00E30C0D"/>
    <w:rsid w:val="00E30C17"/>
    <w:rsid w:val="00E30CA7"/>
    <w:rsid w:val="00E31177"/>
    <w:rsid w:val="00E317F5"/>
    <w:rsid w:val="00E3180C"/>
    <w:rsid w:val="00E323D4"/>
    <w:rsid w:val="00E3265D"/>
    <w:rsid w:val="00E327EF"/>
    <w:rsid w:val="00E33C43"/>
    <w:rsid w:val="00E3420E"/>
    <w:rsid w:val="00E3440D"/>
    <w:rsid w:val="00E344D7"/>
    <w:rsid w:val="00E35ABD"/>
    <w:rsid w:val="00E35FC9"/>
    <w:rsid w:val="00E363A2"/>
    <w:rsid w:val="00E36E73"/>
    <w:rsid w:val="00E40084"/>
    <w:rsid w:val="00E40BF8"/>
    <w:rsid w:val="00E41FF6"/>
    <w:rsid w:val="00E420E1"/>
    <w:rsid w:val="00E421B3"/>
    <w:rsid w:val="00E421EB"/>
    <w:rsid w:val="00E422AE"/>
    <w:rsid w:val="00E42999"/>
    <w:rsid w:val="00E42CC6"/>
    <w:rsid w:val="00E4333B"/>
    <w:rsid w:val="00E43730"/>
    <w:rsid w:val="00E438F8"/>
    <w:rsid w:val="00E439AE"/>
    <w:rsid w:val="00E43B6A"/>
    <w:rsid w:val="00E4428A"/>
    <w:rsid w:val="00E4438C"/>
    <w:rsid w:val="00E4468F"/>
    <w:rsid w:val="00E45036"/>
    <w:rsid w:val="00E4556E"/>
    <w:rsid w:val="00E456FB"/>
    <w:rsid w:val="00E45BEF"/>
    <w:rsid w:val="00E45DA6"/>
    <w:rsid w:val="00E45FB1"/>
    <w:rsid w:val="00E46053"/>
    <w:rsid w:val="00E46608"/>
    <w:rsid w:val="00E46C35"/>
    <w:rsid w:val="00E46DEE"/>
    <w:rsid w:val="00E46F8F"/>
    <w:rsid w:val="00E47008"/>
    <w:rsid w:val="00E47092"/>
    <w:rsid w:val="00E47145"/>
    <w:rsid w:val="00E472B9"/>
    <w:rsid w:val="00E4748D"/>
    <w:rsid w:val="00E501BF"/>
    <w:rsid w:val="00E50652"/>
    <w:rsid w:val="00E51148"/>
    <w:rsid w:val="00E5127E"/>
    <w:rsid w:val="00E51825"/>
    <w:rsid w:val="00E51E72"/>
    <w:rsid w:val="00E51F41"/>
    <w:rsid w:val="00E52250"/>
    <w:rsid w:val="00E5266E"/>
    <w:rsid w:val="00E52C70"/>
    <w:rsid w:val="00E53353"/>
    <w:rsid w:val="00E53744"/>
    <w:rsid w:val="00E538C0"/>
    <w:rsid w:val="00E53C87"/>
    <w:rsid w:val="00E54463"/>
    <w:rsid w:val="00E54CF1"/>
    <w:rsid w:val="00E54E77"/>
    <w:rsid w:val="00E54F4B"/>
    <w:rsid w:val="00E551DF"/>
    <w:rsid w:val="00E553AC"/>
    <w:rsid w:val="00E55499"/>
    <w:rsid w:val="00E5580A"/>
    <w:rsid w:val="00E55AA2"/>
    <w:rsid w:val="00E56450"/>
    <w:rsid w:val="00E57096"/>
    <w:rsid w:val="00E57571"/>
    <w:rsid w:val="00E57A1D"/>
    <w:rsid w:val="00E57A35"/>
    <w:rsid w:val="00E57B7F"/>
    <w:rsid w:val="00E60E83"/>
    <w:rsid w:val="00E61EDA"/>
    <w:rsid w:val="00E624E1"/>
    <w:rsid w:val="00E628B5"/>
    <w:rsid w:val="00E628E7"/>
    <w:rsid w:val="00E635C9"/>
    <w:rsid w:val="00E6369E"/>
    <w:rsid w:val="00E63DD4"/>
    <w:rsid w:val="00E63F36"/>
    <w:rsid w:val="00E6472E"/>
    <w:rsid w:val="00E65FFE"/>
    <w:rsid w:val="00E66616"/>
    <w:rsid w:val="00E66D76"/>
    <w:rsid w:val="00E672FD"/>
    <w:rsid w:val="00E673CB"/>
    <w:rsid w:val="00E7075D"/>
    <w:rsid w:val="00E7080A"/>
    <w:rsid w:val="00E7080D"/>
    <w:rsid w:val="00E708D6"/>
    <w:rsid w:val="00E71515"/>
    <w:rsid w:val="00E72445"/>
    <w:rsid w:val="00E73114"/>
    <w:rsid w:val="00E73468"/>
    <w:rsid w:val="00E7353E"/>
    <w:rsid w:val="00E73B37"/>
    <w:rsid w:val="00E74263"/>
    <w:rsid w:val="00E74412"/>
    <w:rsid w:val="00E75371"/>
    <w:rsid w:val="00E75D89"/>
    <w:rsid w:val="00E76A9C"/>
    <w:rsid w:val="00E7705B"/>
    <w:rsid w:val="00E77929"/>
    <w:rsid w:val="00E800A2"/>
    <w:rsid w:val="00E80BE6"/>
    <w:rsid w:val="00E80C60"/>
    <w:rsid w:val="00E815DB"/>
    <w:rsid w:val="00E81771"/>
    <w:rsid w:val="00E81D1C"/>
    <w:rsid w:val="00E821AC"/>
    <w:rsid w:val="00E82551"/>
    <w:rsid w:val="00E82A26"/>
    <w:rsid w:val="00E82B3D"/>
    <w:rsid w:val="00E82C90"/>
    <w:rsid w:val="00E82F8B"/>
    <w:rsid w:val="00E8316D"/>
    <w:rsid w:val="00E83943"/>
    <w:rsid w:val="00E8394F"/>
    <w:rsid w:val="00E83FEC"/>
    <w:rsid w:val="00E84737"/>
    <w:rsid w:val="00E84B0E"/>
    <w:rsid w:val="00E85128"/>
    <w:rsid w:val="00E855A8"/>
    <w:rsid w:val="00E8630F"/>
    <w:rsid w:val="00E86740"/>
    <w:rsid w:val="00E902B0"/>
    <w:rsid w:val="00E90971"/>
    <w:rsid w:val="00E911B1"/>
    <w:rsid w:val="00E915E8"/>
    <w:rsid w:val="00E91CA8"/>
    <w:rsid w:val="00E91D95"/>
    <w:rsid w:val="00E91F11"/>
    <w:rsid w:val="00E928A2"/>
    <w:rsid w:val="00E93117"/>
    <w:rsid w:val="00E93787"/>
    <w:rsid w:val="00E9388A"/>
    <w:rsid w:val="00E948CE"/>
    <w:rsid w:val="00E94A3C"/>
    <w:rsid w:val="00E96D0A"/>
    <w:rsid w:val="00E96D1E"/>
    <w:rsid w:val="00E9712E"/>
    <w:rsid w:val="00E977B4"/>
    <w:rsid w:val="00E97B05"/>
    <w:rsid w:val="00EA0528"/>
    <w:rsid w:val="00EA06D9"/>
    <w:rsid w:val="00EA08DD"/>
    <w:rsid w:val="00EA12A2"/>
    <w:rsid w:val="00EA1367"/>
    <w:rsid w:val="00EA15AE"/>
    <w:rsid w:val="00EA1D6F"/>
    <w:rsid w:val="00EA1DB8"/>
    <w:rsid w:val="00EA29E8"/>
    <w:rsid w:val="00EA2CF8"/>
    <w:rsid w:val="00EA2E9B"/>
    <w:rsid w:val="00EA3209"/>
    <w:rsid w:val="00EA448E"/>
    <w:rsid w:val="00EA4639"/>
    <w:rsid w:val="00EA4DC3"/>
    <w:rsid w:val="00EA4FC9"/>
    <w:rsid w:val="00EA5AF2"/>
    <w:rsid w:val="00EA5DC6"/>
    <w:rsid w:val="00EA5ED5"/>
    <w:rsid w:val="00EA5F59"/>
    <w:rsid w:val="00EA6D56"/>
    <w:rsid w:val="00EA727C"/>
    <w:rsid w:val="00EA7880"/>
    <w:rsid w:val="00EB0CE3"/>
    <w:rsid w:val="00EB1160"/>
    <w:rsid w:val="00EB1ACA"/>
    <w:rsid w:val="00EB1BCF"/>
    <w:rsid w:val="00EB246F"/>
    <w:rsid w:val="00EB24A0"/>
    <w:rsid w:val="00EB3DE2"/>
    <w:rsid w:val="00EB4ABD"/>
    <w:rsid w:val="00EB53A8"/>
    <w:rsid w:val="00EB558C"/>
    <w:rsid w:val="00EB5DAE"/>
    <w:rsid w:val="00EB5F88"/>
    <w:rsid w:val="00EB5FAF"/>
    <w:rsid w:val="00EB624A"/>
    <w:rsid w:val="00EB6804"/>
    <w:rsid w:val="00EB68CE"/>
    <w:rsid w:val="00EB6A69"/>
    <w:rsid w:val="00EB7B44"/>
    <w:rsid w:val="00EC03A5"/>
    <w:rsid w:val="00EC09FF"/>
    <w:rsid w:val="00EC10FF"/>
    <w:rsid w:val="00EC144A"/>
    <w:rsid w:val="00EC2BB2"/>
    <w:rsid w:val="00EC2E79"/>
    <w:rsid w:val="00EC2FF4"/>
    <w:rsid w:val="00EC3153"/>
    <w:rsid w:val="00EC35A6"/>
    <w:rsid w:val="00EC38DF"/>
    <w:rsid w:val="00EC42F4"/>
    <w:rsid w:val="00EC4689"/>
    <w:rsid w:val="00EC4BF9"/>
    <w:rsid w:val="00EC5327"/>
    <w:rsid w:val="00EC6011"/>
    <w:rsid w:val="00EC6BBA"/>
    <w:rsid w:val="00EC6C74"/>
    <w:rsid w:val="00EC7CBA"/>
    <w:rsid w:val="00EC7E04"/>
    <w:rsid w:val="00ED23B3"/>
    <w:rsid w:val="00ED3AB5"/>
    <w:rsid w:val="00ED3ADE"/>
    <w:rsid w:val="00ED3B4C"/>
    <w:rsid w:val="00ED4227"/>
    <w:rsid w:val="00ED4EAF"/>
    <w:rsid w:val="00ED50BD"/>
    <w:rsid w:val="00ED785F"/>
    <w:rsid w:val="00EE01F7"/>
    <w:rsid w:val="00EE031F"/>
    <w:rsid w:val="00EE04E0"/>
    <w:rsid w:val="00EE0C70"/>
    <w:rsid w:val="00EE1165"/>
    <w:rsid w:val="00EE12CC"/>
    <w:rsid w:val="00EE17F5"/>
    <w:rsid w:val="00EE217B"/>
    <w:rsid w:val="00EE24A0"/>
    <w:rsid w:val="00EE2794"/>
    <w:rsid w:val="00EE2C90"/>
    <w:rsid w:val="00EE2EB2"/>
    <w:rsid w:val="00EE333D"/>
    <w:rsid w:val="00EE33B0"/>
    <w:rsid w:val="00EE3613"/>
    <w:rsid w:val="00EE364B"/>
    <w:rsid w:val="00EE37C9"/>
    <w:rsid w:val="00EE4361"/>
    <w:rsid w:val="00EE440F"/>
    <w:rsid w:val="00EE482C"/>
    <w:rsid w:val="00EE4F01"/>
    <w:rsid w:val="00EE6144"/>
    <w:rsid w:val="00EE65AA"/>
    <w:rsid w:val="00EE7CEC"/>
    <w:rsid w:val="00EE7EBB"/>
    <w:rsid w:val="00EF01EA"/>
    <w:rsid w:val="00EF032B"/>
    <w:rsid w:val="00EF0728"/>
    <w:rsid w:val="00EF0CB7"/>
    <w:rsid w:val="00EF0E5D"/>
    <w:rsid w:val="00EF11A4"/>
    <w:rsid w:val="00EF18D2"/>
    <w:rsid w:val="00EF2173"/>
    <w:rsid w:val="00EF236B"/>
    <w:rsid w:val="00EF2481"/>
    <w:rsid w:val="00EF27BC"/>
    <w:rsid w:val="00EF28DC"/>
    <w:rsid w:val="00EF2EDF"/>
    <w:rsid w:val="00EF302B"/>
    <w:rsid w:val="00EF38A0"/>
    <w:rsid w:val="00EF38CE"/>
    <w:rsid w:val="00EF3DC0"/>
    <w:rsid w:val="00EF436F"/>
    <w:rsid w:val="00EF49A6"/>
    <w:rsid w:val="00EF4B10"/>
    <w:rsid w:val="00EF4EA3"/>
    <w:rsid w:val="00EF5309"/>
    <w:rsid w:val="00EF5AFB"/>
    <w:rsid w:val="00EF601B"/>
    <w:rsid w:val="00EF6205"/>
    <w:rsid w:val="00EF6C16"/>
    <w:rsid w:val="00EF6F43"/>
    <w:rsid w:val="00F001FB"/>
    <w:rsid w:val="00F003B0"/>
    <w:rsid w:val="00F0048C"/>
    <w:rsid w:val="00F004D0"/>
    <w:rsid w:val="00F00890"/>
    <w:rsid w:val="00F00BAC"/>
    <w:rsid w:val="00F012AE"/>
    <w:rsid w:val="00F01BA4"/>
    <w:rsid w:val="00F01CC4"/>
    <w:rsid w:val="00F023C4"/>
    <w:rsid w:val="00F0261B"/>
    <w:rsid w:val="00F02BCA"/>
    <w:rsid w:val="00F034F8"/>
    <w:rsid w:val="00F036DF"/>
    <w:rsid w:val="00F03CC0"/>
    <w:rsid w:val="00F04B24"/>
    <w:rsid w:val="00F04C72"/>
    <w:rsid w:val="00F04EFF"/>
    <w:rsid w:val="00F057A5"/>
    <w:rsid w:val="00F05B20"/>
    <w:rsid w:val="00F06498"/>
    <w:rsid w:val="00F07F36"/>
    <w:rsid w:val="00F10A7E"/>
    <w:rsid w:val="00F10AD6"/>
    <w:rsid w:val="00F1137F"/>
    <w:rsid w:val="00F118BF"/>
    <w:rsid w:val="00F13350"/>
    <w:rsid w:val="00F13441"/>
    <w:rsid w:val="00F13C03"/>
    <w:rsid w:val="00F13F28"/>
    <w:rsid w:val="00F14298"/>
    <w:rsid w:val="00F142BE"/>
    <w:rsid w:val="00F14B7F"/>
    <w:rsid w:val="00F151AB"/>
    <w:rsid w:val="00F1565B"/>
    <w:rsid w:val="00F15D26"/>
    <w:rsid w:val="00F15DE3"/>
    <w:rsid w:val="00F165CC"/>
    <w:rsid w:val="00F16AEB"/>
    <w:rsid w:val="00F172FF"/>
    <w:rsid w:val="00F174BA"/>
    <w:rsid w:val="00F174C0"/>
    <w:rsid w:val="00F17798"/>
    <w:rsid w:val="00F17DEF"/>
    <w:rsid w:val="00F17EDB"/>
    <w:rsid w:val="00F2040C"/>
    <w:rsid w:val="00F20A91"/>
    <w:rsid w:val="00F210A9"/>
    <w:rsid w:val="00F210BB"/>
    <w:rsid w:val="00F2124F"/>
    <w:rsid w:val="00F2153E"/>
    <w:rsid w:val="00F217DC"/>
    <w:rsid w:val="00F21F68"/>
    <w:rsid w:val="00F2226F"/>
    <w:rsid w:val="00F22B4F"/>
    <w:rsid w:val="00F233C8"/>
    <w:rsid w:val="00F24C14"/>
    <w:rsid w:val="00F261BA"/>
    <w:rsid w:val="00F26248"/>
    <w:rsid w:val="00F26E46"/>
    <w:rsid w:val="00F27D3D"/>
    <w:rsid w:val="00F303A1"/>
    <w:rsid w:val="00F30764"/>
    <w:rsid w:val="00F30FE1"/>
    <w:rsid w:val="00F31423"/>
    <w:rsid w:val="00F32328"/>
    <w:rsid w:val="00F32B23"/>
    <w:rsid w:val="00F33454"/>
    <w:rsid w:val="00F346FD"/>
    <w:rsid w:val="00F349D0"/>
    <w:rsid w:val="00F365DF"/>
    <w:rsid w:val="00F36CDB"/>
    <w:rsid w:val="00F3748C"/>
    <w:rsid w:val="00F378CB"/>
    <w:rsid w:val="00F414F4"/>
    <w:rsid w:val="00F416E6"/>
    <w:rsid w:val="00F418EC"/>
    <w:rsid w:val="00F41D3C"/>
    <w:rsid w:val="00F41EAE"/>
    <w:rsid w:val="00F42343"/>
    <w:rsid w:val="00F42BB8"/>
    <w:rsid w:val="00F43465"/>
    <w:rsid w:val="00F4347E"/>
    <w:rsid w:val="00F43CD9"/>
    <w:rsid w:val="00F43CFE"/>
    <w:rsid w:val="00F44363"/>
    <w:rsid w:val="00F44E73"/>
    <w:rsid w:val="00F45484"/>
    <w:rsid w:val="00F45631"/>
    <w:rsid w:val="00F45E0D"/>
    <w:rsid w:val="00F45FDD"/>
    <w:rsid w:val="00F469B8"/>
    <w:rsid w:val="00F46BA6"/>
    <w:rsid w:val="00F46CB6"/>
    <w:rsid w:val="00F470AF"/>
    <w:rsid w:val="00F4710E"/>
    <w:rsid w:val="00F47436"/>
    <w:rsid w:val="00F4752C"/>
    <w:rsid w:val="00F479D8"/>
    <w:rsid w:val="00F47B60"/>
    <w:rsid w:val="00F47EB1"/>
    <w:rsid w:val="00F50F21"/>
    <w:rsid w:val="00F5264F"/>
    <w:rsid w:val="00F5278E"/>
    <w:rsid w:val="00F534E3"/>
    <w:rsid w:val="00F53742"/>
    <w:rsid w:val="00F54F5D"/>
    <w:rsid w:val="00F555F2"/>
    <w:rsid w:val="00F55876"/>
    <w:rsid w:val="00F55A76"/>
    <w:rsid w:val="00F55EB3"/>
    <w:rsid w:val="00F5608B"/>
    <w:rsid w:val="00F56BDF"/>
    <w:rsid w:val="00F573DF"/>
    <w:rsid w:val="00F573F6"/>
    <w:rsid w:val="00F575CD"/>
    <w:rsid w:val="00F576DF"/>
    <w:rsid w:val="00F576E1"/>
    <w:rsid w:val="00F57866"/>
    <w:rsid w:val="00F60051"/>
    <w:rsid w:val="00F60717"/>
    <w:rsid w:val="00F60949"/>
    <w:rsid w:val="00F6160C"/>
    <w:rsid w:val="00F616B2"/>
    <w:rsid w:val="00F62129"/>
    <w:rsid w:val="00F62343"/>
    <w:rsid w:val="00F628BD"/>
    <w:rsid w:val="00F62B5D"/>
    <w:rsid w:val="00F63188"/>
    <w:rsid w:val="00F63796"/>
    <w:rsid w:val="00F63A9A"/>
    <w:rsid w:val="00F63B05"/>
    <w:rsid w:val="00F63EA2"/>
    <w:rsid w:val="00F6419E"/>
    <w:rsid w:val="00F64B0B"/>
    <w:rsid w:val="00F65457"/>
    <w:rsid w:val="00F66520"/>
    <w:rsid w:val="00F66698"/>
    <w:rsid w:val="00F666C7"/>
    <w:rsid w:val="00F67A58"/>
    <w:rsid w:val="00F7052D"/>
    <w:rsid w:val="00F70762"/>
    <w:rsid w:val="00F709DD"/>
    <w:rsid w:val="00F70C29"/>
    <w:rsid w:val="00F70EC3"/>
    <w:rsid w:val="00F711AB"/>
    <w:rsid w:val="00F714E1"/>
    <w:rsid w:val="00F717CA"/>
    <w:rsid w:val="00F71F20"/>
    <w:rsid w:val="00F72094"/>
    <w:rsid w:val="00F721E7"/>
    <w:rsid w:val="00F7292E"/>
    <w:rsid w:val="00F72D47"/>
    <w:rsid w:val="00F7310A"/>
    <w:rsid w:val="00F735C5"/>
    <w:rsid w:val="00F73F81"/>
    <w:rsid w:val="00F73F96"/>
    <w:rsid w:val="00F74303"/>
    <w:rsid w:val="00F7438B"/>
    <w:rsid w:val="00F745BB"/>
    <w:rsid w:val="00F74A11"/>
    <w:rsid w:val="00F74A95"/>
    <w:rsid w:val="00F75033"/>
    <w:rsid w:val="00F753CB"/>
    <w:rsid w:val="00F7543E"/>
    <w:rsid w:val="00F75C40"/>
    <w:rsid w:val="00F7610D"/>
    <w:rsid w:val="00F761A1"/>
    <w:rsid w:val="00F76410"/>
    <w:rsid w:val="00F76B21"/>
    <w:rsid w:val="00F76E2B"/>
    <w:rsid w:val="00F76ECC"/>
    <w:rsid w:val="00F773A2"/>
    <w:rsid w:val="00F7787B"/>
    <w:rsid w:val="00F804FE"/>
    <w:rsid w:val="00F80ADA"/>
    <w:rsid w:val="00F80BBD"/>
    <w:rsid w:val="00F80D68"/>
    <w:rsid w:val="00F814B2"/>
    <w:rsid w:val="00F81849"/>
    <w:rsid w:val="00F81C98"/>
    <w:rsid w:val="00F81DD5"/>
    <w:rsid w:val="00F81F65"/>
    <w:rsid w:val="00F821F4"/>
    <w:rsid w:val="00F8278F"/>
    <w:rsid w:val="00F82911"/>
    <w:rsid w:val="00F83086"/>
    <w:rsid w:val="00F8375A"/>
    <w:rsid w:val="00F837CB"/>
    <w:rsid w:val="00F83A57"/>
    <w:rsid w:val="00F84926"/>
    <w:rsid w:val="00F85BBA"/>
    <w:rsid w:val="00F863D2"/>
    <w:rsid w:val="00F86D94"/>
    <w:rsid w:val="00F87065"/>
    <w:rsid w:val="00F87C70"/>
    <w:rsid w:val="00F87E82"/>
    <w:rsid w:val="00F90296"/>
    <w:rsid w:val="00F90356"/>
    <w:rsid w:val="00F9056D"/>
    <w:rsid w:val="00F90C49"/>
    <w:rsid w:val="00F91677"/>
    <w:rsid w:val="00F91C53"/>
    <w:rsid w:val="00F9200B"/>
    <w:rsid w:val="00F9226D"/>
    <w:rsid w:val="00F924D2"/>
    <w:rsid w:val="00F926FA"/>
    <w:rsid w:val="00F929E0"/>
    <w:rsid w:val="00F929EA"/>
    <w:rsid w:val="00F93033"/>
    <w:rsid w:val="00F93896"/>
    <w:rsid w:val="00F93969"/>
    <w:rsid w:val="00F93DF0"/>
    <w:rsid w:val="00F946AC"/>
    <w:rsid w:val="00F94ABA"/>
    <w:rsid w:val="00F94B00"/>
    <w:rsid w:val="00F95342"/>
    <w:rsid w:val="00F958F6"/>
    <w:rsid w:val="00F95F91"/>
    <w:rsid w:val="00F96530"/>
    <w:rsid w:val="00F9662D"/>
    <w:rsid w:val="00F97FD0"/>
    <w:rsid w:val="00FA0367"/>
    <w:rsid w:val="00FA08B0"/>
    <w:rsid w:val="00FA0A33"/>
    <w:rsid w:val="00FA0AF1"/>
    <w:rsid w:val="00FA0BDC"/>
    <w:rsid w:val="00FA1066"/>
    <w:rsid w:val="00FA2058"/>
    <w:rsid w:val="00FA2174"/>
    <w:rsid w:val="00FA236A"/>
    <w:rsid w:val="00FA24B2"/>
    <w:rsid w:val="00FA27D8"/>
    <w:rsid w:val="00FA2ABC"/>
    <w:rsid w:val="00FA334D"/>
    <w:rsid w:val="00FA38B9"/>
    <w:rsid w:val="00FA3916"/>
    <w:rsid w:val="00FA3C8D"/>
    <w:rsid w:val="00FA45D0"/>
    <w:rsid w:val="00FA47B9"/>
    <w:rsid w:val="00FA57A3"/>
    <w:rsid w:val="00FA5E19"/>
    <w:rsid w:val="00FA6076"/>
    <w:rsid w:val="00FA631B"/>
    <w:rsid w:val="00FA6489"/>
    <w:rsid w:val="00FA6739"/>
    <w:rsid w:val="00FA6939"/>
    <w:rsid w:val="00FA78BB"/>
    <w:rsid w:val="00FA7CCF"/>
    <w:rsid w:val="00FB0669"/>
    <w:rsid w:val="00FB145A"/>
    <w:rsid w:val="00FB1474"/>
    <w:rsid w:val="00FB159C"/>
    <w:rsid w:val="00FB1698"/>
    <w:rsid w:val="00FB179D"/>
    <w:rsid w:val="00FB3930"/>
    <w:rsid w:val="00FB3C16"/>
    <w:rsid w:val="00FB3FFC"/>
    <w:rsid w:val="00FB4007"/>
    <w:rsid w:val="00FB440B"/>
    <w:rsid w:val="00FB44BB"/>
    <w:rsid w:val="00FB49D2"/>
    <w:rsid w:val="00FB4CA9"/>
    <w:rsid w:val="00FB4DDB"/>
    <w:rsid w:val="00FB59A3"/>
    <w:rsid w:val="00FB5BB0"/>
    <w:rsid w:val="00FB5CC6"/>
    <w:rsid w:val="00FB5CC7"/>
    <w:rsid w:val="00FB6426"/>
    <w:rsid w:val="00FB6649"/>
    <w:rsid w:val="00FB6AF3"/>
    <w:rsid w:val="00FB6B01"/>
    <w:rsid w:val="00FB6D57"/>
    <w:rsid w:val="00FB74BA"/>
    <w:rsid w:val="00FB75EB"/>
    <w:rsid w:val="00FB7785"/>
    <w:rsid w:val="00FC0EF5"/>
    <w:rsid w:val="00FC16EF"/>
    <w:rsid w:val="00FC1BEB"/>
    <w:rsid w:val="00FC1D63"/>
    <w:rsid w:val="00FC2448"/>
    <w:rsid w:val="00FC27A0"/>
    <w:rsid w:val="00FC289F"/>
    <w:rsid w:val="00FC29FE"/>
    <w:rsid w:val="00FC3383"/>
    <w:rsid w:val="00FC344A"/>
    <w:rsid w:val="00FC3721"/>
    <w:rsid w:val="00FC3BF4"/>
    <w:rsid w:val="00FC42D4"/>
    <w:rsid w:val="00FC4698"/>
    <w:rsid w:val="00FC479C"/>
    <w:rsid w:val="00FC48A3"/>
    <w:rsid w:val="00FC4B7F"/>
    <w:rsid w:val="00FC57FA"/>
    <w:rsid w:val="00FC62A4"/>
    <w:rsid w:val="00FC7629"/>
    <w:rsid w:val="00FC78B8"/>
    <w:rsid w:val="00FC7C06"/>
    <w:rsid w:val="00FD07ED"/>
    <w:rsid w:val="00FD0B31"/>
    <w:rsid w:val="00FD1DAE"/>
    <w:rsid w:val="00FD1DB6"/>
    <w:rsid w:val="00FD2315"/>
    <w:rsid w:val="00FD2574"/>
    <w:rsid w:val="00FD2651"/>
    <w:rsid w:val="00FD276B"/>
    <w:rsid w:val="00FD3EE8"/>
    <w:rsid w:val="00FD497F"/>
    <w:rsid w:val="00FD575F"/>
    <w:rsid w:val="00FD5DDA"/>
    <w:rsid w:val="00FD6FB4"/>
    <w:rsid w:val="00FD6FE2"/>
    <w:rsid w:val="00FD735A"/>
    <w:rsid w:val="00FD7A25"/>
    <w:rsid w:val="00FE052E"/>
    <w:rsid w:val="00FE0595"/>
    <w:rsid w:val="00FE069C"/>
    <w:rsid w:val="00FE0719"/>
    <w:rsid w:val="00FE1613"/>
    <w:rsid w:val="00FE163D"/>
    <w:rsid w:val="00FE1DDA"/>
    <w:rsid w:val="00FE22CA"/>
    <w:rsid w:val="00FE2503"/>
    <w:rsid w:val="00FE26F8"/>
    <w:rsid w:val="00FE275A"/>
    <w:rsid w:val="00FE2B01"/>
    <w:rsid w:val="00FE2EC7"/>
    <w:rsid w:val="00FE3871"/>
    <w:rsid w:val="00FE4205"/>
    <w:rsid w:val="00FE4FDA"/>
    <w:rsid w:val="00FE5399"/>
    <w:rsid w:val="00FE5481"/>
    <w:rsid w:val="00FE5E14"/>
    <w:rsid w:val="00FE5E83"/>
    <w:rsid w:val="00FE6A82"/>
    <w:rsid w:val="00FE7A99"/>
    <w:rsid w:val="00FE7D06"/>
    <w:rsid w:val="00FF0A7B"/>
    <w:rsid w:val="00FF0E49"/>
    <w:rsid w:val="00FF195E"/>
    <w:rsid w:val="00FF1EB6"/>
    <w:rsid w:val="00FF21D4"/>
    <w:rsid w:val="00FF2355"/>
    <w:rsid w:val="00FF2836"/>
    <w:rsid w:val="00FF2DA8"/>
    <w:rsid w:val="00FF3111"/>
    <w:rsid w:val="00FF371E"/>
    <w:rsid w:val="00FF3893"/>
    <w:rsid w:val="00FF3D42"/>
    <w:rsid w:val="00FF3EFA"/>
    <w:rsid w:val="00FF4281"/>
    <w:rsid w:val="00FF4E52"/>
    <w:rsid w:val="00FF5C16"/>
    <w:rsid w:val="00FF62B0"/>
    <w:rsid w:val="00FF62CD"/>
    <w:rsid w:val="00FF6566"/>
    <w:rsid w:val="00FF66EB"/>
    <w:rsid w:val="00FF687E"/>
    <w:rsid w:val="00FF6D5F"/>
    <w:rsid w:val="00FF6D91"/>
    <w:rsid w:val="00FF722E"/>
    <w:rsid w:val="00FF7250"/>
    <w:rsid w:val="00FF7C94"/>
    <w:rsid w:val="00FF7D23"/>
    <w:rsid w:val="0E77EE24"/>
    <w:rsid w:val="19FE4122"/>
    <w:rsid w:val="2442E66B"/>
    <w:rsid w:val="27D6E92D"/>
    <w:rsid w:val="289DE074"/>
    <w:rsid w:val="2B32C781"/>
    <w:rsid w:val="30A327C1"/>
    <w:rsid w:val="41BE6457"/>
    <w:rsid w:val="428E0208"/>
    <w:rsid w:val="467D5873"/>
    <w:rsid w:val="4BC3EBFC"/>
    <w:rsid w:val="4ED047E6"/>
    <w:rsid w:val="57B3A53A"/>
    <w:rsid w:val="6AE3166A"/>
    <w:rsid w:val="7CC3A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BCF1028"/>
  <w15:docId w15:val="{C6877BB8-CF96-4927-BFF8-AB24228CEE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aramond" w:eastAsia="Times New Roman" w:hAnsi="Garamond" w:cs="Times New Roman"/>
        <w:sz w:val="22"/>
        <w:szCs w:val="22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99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C4323C"/>
    <w:pPr>
      <w:spacing w:before="120"/>
      <w:jc w:val="both"/>
    </w:pPr>
  </w:style>
  <w:style w:type="paragraph" w:styleId="Nadpis1">
    <w:name w:val="heading 1"/>
    <w:basedOn w:val="Normln"/>
    <w:next w:val="Normln"/>
    <w:link w:val="Nadpis1Char"/>
    <w:qFormat/>
    <w:rsid w:val="006A0842"/>
    <w:pPr>
      <w:keepNext/>
      <w:keepLines/>
      <w:pageBreakBefore/>
      <w:numPr>
        <w:numId w:val="2"/>
      </w:numPr>
      <w:pBdr>
        <w:top w:val="single" w:sz="6" w:space="6" w:color="95B3D7" w:themeColor="accent1" w:themeTint="99"/>
        <w:bottom w:val="single" w:sz="6" w:space="6" w:color="95B3D7" w:themeColor="accent1" w:themeTint="99"/>
      </w:pBdr>
      <w:tabs>
        <w:tab w:val="left" w:pos="426"/>
      </w:tabs>
      <w:spacing w:before="240" w:after="120"/>
      <w:ind w:left="431" w:hanging="431"/>
      <w:outlineLvl w:val="0"/>
    </w:pPr>
    <w:rPr>
      <w:b/>
      <w:smallCaps/>
      <w:spacing w:val="20"/>
      <w:sz w:val="36"/>
      <w:szCs w:val="18"/>
    </w:rPr>
  </w:style>
  <w:style w:type="paragraph" w:styleId="Nadpis2">
    <w:name w:val="heading 2"/>
    <w:basedOn w:val="Normln"/>
    <w:next w:val="Normln"/>
    <w:link w:val="Nadpis2Char"/>
    <w:qFormat/>
    <w:rsid w:val="006A0842"/>
    <w:pPr>
      <w:keepNext/>
      <w:keepLines/>
      <w:numPr>
        <w:ilvl w:val="1"/>
        <w:numId w:val="2"/>
      </w:numPr>
      <w:tabs>
        <w:tab w:val="left" w:pos="567"/>
      </w:tabs>
      <w:spacing w:before="240" w:after="120"/>
      <w:ind w:left="578" w:hanging="578"/>
      <w:outlineLvl w:val="1"/>
    </w:pPr>
    <w:rPr>
      <w:b/>
      <w:smallCaps/>
      <w:color w:val="244061" w:themeColor="accent1" w:themeShade="80"/>
      <w:spacing w:val="10"/>
      <w:sz w:val="32"/>
      <w:szCs w:val="18"/>
    </w:rPr>
  </w:style>
  <w:style w:type="paragraph" w:styleId="Nadpis3">
    <w:name w:val="heading 3"/>
    <w:basedOn w:val="Normln"/>
    <w:next w:val="Normln"/>
    <w:qFormat/>
    <w:rsid w:val="008F6E99"/>
    <w:pPr>
      <w:keepNext/>
      <w:keepLines/>
      <w:numPr>
        <w:ilvl w:val="2"/>
        <w:numId w:val="2"/>
      </w:numPr>
      <w:tabs>
        <w:tab w:val="left" w:pos="851"/>
      </w:tabs>
      <w:spacing w:before="240"/>
      <w:outlineLvl w:val="2"/>
    </w:pPr>
    <w:rPr>
      <w:b/>
      <w:smallCaps/>
      <w:sz w:val="28"/>
      <w:szCs w:val="20"/>
    </w:rPr>
  </w:style>
  <w:style w:type="paragraph" w:styleId="Nadpis4">
    <w:name w:val="heading 4"/>
    <w:basedOn w:val="Normln"/>
    <w:next w:val="Normln"/>
    <w:link w:val="Nadpis4Char"/>
    <w:qFormat/>
    <w:rsid w:val="00C4323C"/>
    <w:pPr>
      <w:keepNext/>
      <w:keepLines/>
      <w:numPr>
        <w:ilvl w:val="3"/>
        <w:numId w:val="2"/>
      </w:numPr>
      <w:tabs>
        <w:tab w:val="left" w:pos="851"/>
      </w:tabs>
      <w:spacing w:before="240"/>
      <w:ind w:left="862" w:hanging="862"/>
      <w:outlineLvl w:val="3"/>
    </w:pPr>
    <w:rPr>
      <w:b/>
      <w:i/>
      <w:spacing w:val="5"/>
      <w:kern w:val="20"/>
      <w:sz w:val="24"/>
      <w:szCs w:val="24"/>
    </w:rPr>
  </w:style>
  <w:style w:type="paragraph" w:styleId="Nadpis5">
    <w:name w:val="heading 5"/>
    <w:basedOn w:val="Normln"/>
    <w:next w:val="Zkladntext"/>
    <w:qFormat/>
    <w:rsid w:val="00767BC3"/>
    <w:pPr>
      <w:keepNext/>
      <w:keepLines/>
      <w:numPr>
        <w:ilvl w:val="4"/>
        <w:numId w:val="2"/>
      </w:numPr>
      <w:tabs>
        <w:tab w:val="left" w:pos="993"/>
      </w:tabs>
      <w:spacing w:line="240" w:lineRule="atLeast"/>
      <w:outlineLvl w:val="4"/>
    </w:pPr>
    <w:rPr>
      <w:b/>
      <w:i/>
      <w:kern w:val="20"/>
    </w:rPr>
  </w:style>
  <w:style w:type="paragraph" w:styleId="Nadpis6">
    <w:name w:val="heading 6"/>
    <w:basedOn w:val="Normln"/>
    <w:next w:val="Zkladntext"/>
    <w:qFormat/>
    <w:pPr>
      <w:keepNext/>
      <w:keepLines/>
      <w:numPr>
        <w:ilvl w:val="5"/>
        <w:numId w:val="2"/>
      </w:numPr>
      <w:spacing w:line="240" w:lineRule="atLeast"/>
      <w:outlineLvl w:val="5"/>
    </w:pPr>
    <w:rPr>
      <w:i/>
      <w:spacing w:val="5"/>
      <w:kern w:val="20"/>
    </w:rPr>
  </w:style>
  <w:style w:type="paragraph" w:styleId="Nadpis7">
    <w:name w:val="heading 7"/>
    <w:basedOn w:val="Normln"/>
    <w:next w:val="Zkladntext"/>
    <w:qFormat/>
    <w:pPr>
      <w:keepNext/>
      <w:keepLines/>
      <w:numPr>
        <w:ilvl w:val="6"/>
        <w:numId w:val="2"/>
      </w:numPr>
      <w:spacing w:line="240" w:lineRule="atLeast"/>
      <w:outlineLvl w:val="6"/>
    </w:pPr>
    <w:rPr>
      <w:caps/>
      <w:kern w:val="20"/>
      <w:sz w:val="18"/>
      <w:szCs w:val="18"/>
    </w:rPr>
  </w:style>
  <w:style w:type="paragraph" w:styleId="Nadpis8">
    <w:name w:val="heading 8"/>
    <w:basedOn w:val="Normln"/>
    <w:next w:val="Zkladntext"/>
    <w:qFormat/>
    <w:pPr>
      <w:keepNext/>
      <w:keepLines/>
      <w:numPr>
        <w:ilvl w:val="7"/>
        <w:numId w:val="2"/>
      </w:numPr>
      <w:spacing w:line="240" w:lineRule="atLeast"/>
      <w:outlineLvl w:val="7"/>
    </w:pPr>
    <w:rPr>
      <w:i/>
      <w:spacing w:val="5"/>
      <w:kern w:val="20"/>
    </w:rPr>
  </w:style>
  <w:style w:type="paragraph" w:styleId="Nadpis9">
    <w:name w:val="heading 9"/>
    <w:basedOn w:val="Normln"/>
    <w:next w:val="Zkladntext"/>
    <w:qFormat/>
    <w:pPr>
      <w:keepNext/>
      <w:keepLines/>
      <w:numPr>
        <w:ilvl w:val="8"/>
        <w:numId w:val="2"/>
      </w:numPr>
      <w:spacing w:line="240" w:lineRule="atLeast"/>
      <w:outlineLvl w:val="8"/>
    </w:pPr>
    <w:rPr>
      <w:spacing w:val="-5"/>
      <w:kern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pPr>
      <w:spacing w:after="240" w:line="240" w:lineRule="atLeast"/>
      <w:ind w:firstLine="360"/>
    </w:pPr>
  </w:style>
  <w:style w:type="paragraph" w:styleId="Rejstk1">
    <w:name w:val="index 1"/>
    <w:basedOn w:val="Normln"/>
    <w:semiHidden/>
    <w:rPr>
      <w:sz w:val="21"/>
      <w:szCs w:val="21"/>
    </w:rPr>
  </w:style>
  <w:style w:type="paragraph" w:styleId="Rejstk2">
    <w:name w:val="index 2"/>
    <w:basedOn w:val="Normln"/>
    <w:semiHidden/>
    <w:pPr>
      <w:ind w:hanging="240"/>
    </w:pPr>
    <w:rPr>
      <w:sz w:val="21"/>
      <w:szCs w:val="21"/>
    </w:rPr>
  </w:style>
  <w:style w:type="paragraph" w:styleId="Rejstk3">
    <w:name w:val="index 3"/>
    <w:basedOn w:val="Normln"/>
    <w:semiHidden/>
    <w:pPr>
      <w:ind w:left="480" w:hanging="240"/>
    </w:pPr>
    <w:rPr>
      <w:sz w:val="21"/>
      <w:szCs w:val="21"/>
    </w:rPr>
  </w:style>
  <w:style w:type="paragraph" w:styleId="Rejstk4">
    <w:name w:val="index 4"/>
    <w:basedOn w:val="Normln"/>
    <w:semiHidden/>
    <w:pPr>
      <w:ind w:left="600" w:hanging="240"/>
    </w:pPr>
    <w:rPr>
      <w:sz w:val="21"/>
      <w:szCs w:val="21"/>
    </w:rPr>
  </w:style>
  <w:style w:type="paragraph" w:styleId="Rejstk5">
    <w:name w:val="index 5"/>
    <w:basedOn w:val="Normln"/>
    <w:semiHidden/>
    <w:pPr>
      <w:ind w:left="840"/>
    </w:pPr>
    <w:rPr>
      <w:sz w:val="21"/>
      <w:szCs w:val="21"/>
    </w:rPr>
  </w:style>
  <w:style w:type="paragraph" w:styleId="Obsah1">
    <w:name w:val="toc 1"/>
    <w:basedOn w:val="Normln"/>
    <w:uiPriority w:val="39"/>
    <w:rsid w:val="00EA727C"/>
    <w:pPr>
      <w:tabs>
        <w:tab w:val="left" w:pos="426"/>
        <w:tab w:val="right" w:leader="dot" w:pos="9355"/>
      </w:tabs>
      <w:spacing w:before="60"/>
      <w:ind w:left="425" w:hanging="425"/>
    </w:pPr>
    <w:rPr>
      <w:noProof/>
    </w:rPr>
  </w:style>
  <w:style w:type="paragraph" w:styleId="Obsah2">
    <w:name w:val="toc 2"/>
    <w:basedOn w:val="Normln"/>
    <w:uiPriority w:val="39"/>
    <w:rsid w:val="008F6F4D"/>
    <w:pPr>
      <w:tabs>
        <w:tab w:val="left" w:pos="567"/>
        <w:tab w:val="right" w:leader="dot" w:pos="9355"/>
      </w:tabs>
      <w:spacing w:before="40"/>
      <w:ind w:left="737" w:hanging="567"/>
    </w:pPr>
    <w:rPr>
      <w:noProof/>
    </w:rPr>
  </w:style>
  <w:style w:type="paragraph" w:styleId="Obsah3">
    <w:name w:val="toc 3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1191" w:hanging="851"/>
    </w:pPr>
    <w:rPr>
      <w:i/>
      <w:noProof/>
      <w:sz w:val="20"/>
    </w:rPr>
  </w:style>
  <w:style w:type="paragraph" w:styleId="Obsah4">
    <w:name w:val="toc 4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510"/>
    </w:pPr>
    <w:rPr>
      <w:i/>
      <w:noProof/>
      <w:sz w:val="20"/>
    </w:rPr>
  </w:style>
  <w:style w:type="paragraph" w:styleId="Obsah5">
    <w:name w:val="toc 5"/>
    <w:basedOn w:val="Normln"/>
    <w:semiHidden/>
    <w:rPr>
      <w:i/>
    </w:rPr>
  </w:style>
  <w:style w:type="paragraph" w:styleId="Textpoznpodarou">
    <w:name w:val="footnote text"/>
    <w:basedOn w:val="Normln"/>
    <w:link w:val="TextpoznpodarouChar"/>
    <w:uiPriority w:val="99"/>
    <w:semiHidden/>
    <w:rsid w:val="001E79B3"/>
    <w:rPr>
      <w:sz w:val="20"/>
    </w:rPr>
  </w:style>
  <w:style w:type="paragraph" w:styleId="Textkomente">
    <w:name w:val="annotation text"/>
    <w:basedOn w:val="Normln"/>
    <w:link w:val="TextkomenteChar"/>
    <w:uiPriority w:val="99"/>
    <w:semiHidden/>
    <w:rsid w:val="003505E0"/>
    <w:pPr>
      <w:spacing w:before="60"/>
    </w:pPr>
  </w:style>
  <w:style w:type="paragraph" w:styleId="Hlavikarejstku">
    <w:name w:val="index heading"/>
    <w:basedOn w:val="Normln"/>
    <w:next w:val="Rejstk1"/>
    <w:semiHidden/>
    <w:pPr>
      <w:spacing w:line="480" w:lineRule="atLeast"/>
    </w:pPr>
    <w:rPr>
      <w:spacing w:val="-5"/>
      <w:sz w:val="28"/>
      <w:szCs w:val="28"/>
    </w:rPr>
  </w:style>
  <w:style w:type="paragraph" w:styleId="Titulek">
    <w:name w:val="caption"/>
    <w:basedOn w:val="Normln"/>
    <w:next w:val="Zkladntext"/>
    <w:qFormat/>
    <w:pPr>
      <w:spacing w:after="240"/>
      <w:contextualSpacing/>
      <w:jc w:val="center"/>
    </w:pPr>
    <w:rPr>
      <w:i/>
    </w:rPr>
  </w:style>
  <w:style w:type="paragraph" w:styleId="Seznamobrzk">
    <w:name w:val="table of figures"/>
    <w:basedOn w:val="Normln"/>
    <w:semiHidden/>
  </w:style>
  <w:style w:type="paragraph" w:styleId="Textvysvtlivek">
    <w:name w:val="endnote text"/>
    <w:basedOn w:val="Normln"/>
    <w:semiHidden/>
  </w:style>
  <w:style w:type="paragraph" w:styleId="Seznamcitac">
    <w:name w:val="table of authorities"/>
    <w:basedOn w:val="Normln"/>
    <w:semiHidden/>
    <w:pPr>
      <w:tabs>
        <w:tab w:val="right" w:leader="dot" w:pos="7560"/>
      </w:tabs>
    </w:pPr>
  </w:style>
  <w:style w:type="paragraph" w:styleId="Textmakra">
    <w:name w:val="macro"/>
    <w:basedOn w:val="Zkladntext"/>
    <w:semiHidden/>
    <w:rPr>
      <w:rFonts w:ascii="Courier New" w:hAnsi="Courier New" w:cs="Courier New"/>
    </w:rPr>
  </w:style>
  <w:style w:type="paragraph" w:styleId="Hlavikaobsahu">
    <w:name w:val="toa heading"/>
    <w:basedOn w:val="Normln"/>
    <w:next w:val="Seznamcitac"/>
    <w:semiHidden/>
    <w:pPr>
      <w:keepNext/>
      <w:spacing w:line="720" w:lineRule="atLeast"/>
    </w:pPr>
    <w:rPr>
      <w:caps/>
      <w:spacing w:val="-10"/>
      <w:kern w:val="28"/>
    </w:rPr>
  </w:style>
  <w:style w:type="paragraph" w:styleId="Seznamsodrkami">
    <w:name w:val="List Bullet"/>
    <w:basedOn w:val="Normln"/>
    <w:rsid w:val="00DC7F7C"/>
    <w:pPr>
      <w:numPr>
        <w:numId w:val="6"/>
      </w:numPr>
      <w:spacing w:before="60"/>
      <w:ind w:left="851" w:hanging="567"/>
      <w:jc w:val="left"/>
    </w:pPr>
  </w:style>
  <w:style w:type="paragraph" w:customStyle="1" w:styleId="Podnzevdokumentumal">
    <w:name w:val="Podnázev dokumentu malý"/>
    <w:basedOn w:val="Normln"/>
    <w:qFormat/>
    <w:rsid w:val="004E2C92"/>
    <w:pPr>
      <w:jc w:val="center"/>
    </w:pPr>
    <w:rPr>
      <w:caps/>
      <w:sz w:val="32"/>
      <w:szCs w:val="32"/>
    </w:rPr>
  </w:style>
  <w:style w:type="paragraph" w:styleId="Nzev">
    <w:name w:val="Title"/>
    <w:basedOn w:val="Normln"/>
    <w:next w:val="Normln"/>
    <w:qFormat/>
    <w:pPr>
      <w:keepNext/>
      <w:keepLines/>
      <w:spacing w:before="140"/>
      <w:jc w:val="center"/>
    </w:pPr>
    <w:rPr>
      <w:caps/>
      <w:spacing w:val="60"/>
      <w:kern w:val="20"/>
      <w:sz w:val="44"/>
      <w:szCs w:val="44"/>
    </w:rPr>
  </w:style>
  <w:style w:type="character" w:customStyle="1" w:styleId="BodyTextChar">
    <w:name w:val="Body Text Char"/>
    <w:basedOn w:val="Standardnpsmoodstavce"/>
  </w:style>
  <w:style w:type="character" w:customStyle="1" w:styleId="BlockQuotationChar">
    <w:name w:val="Block Quotation Char"/>
    <w:basedOn w:val="Standardnpsmoodstavce"/>
    <w:link w:val="Citace"/>
  </w:style>
  <w:style w:type="paragraph" w:customStyle="1" w:styleId="Citace">
    <w:name w:val="Citace"/>
    <w:basedOn w:val="Zkladntext"/>
    <w:link w:val="BlockQuotationChar"/>
    <w:pPr>
      <w:keepLines/>
      <w:pBdr>
        <w:top w:val="single" w:sz="6" w:space="14" w:color="808080"/>
        <w:left w:val="single" w:sz="6" w:space="14" w:color="808080"/>
        <w:bottom w:val="single" w:sz="6" w:space="14" w:color="808080"/>
        <w:right w:val="single" w:sz="6" w:space="14" w:color="808080"/>
      </w:pBdr>
      <w:ind w:left="720" w:right="720" w:firstLine="0"/>
    </w:pPr>
    <w:rPr>
      <w:i/>
      <w:lang w:bidi="cs-CZ"/>
    </w:rPr>
  </w:style>
  <w:style w:type="paragraph" w:customStyle="1" w:styleId="Podnzevdokumentu">
    <w:name w:val="Podnázev dokumentu"/>
    <w:basedOn w:val="Nzevdokumentu"/>
    <w:next w:val="Zkladntext"/>
    <w:rsid w:val="004E2C92"/>
    <w:pPr>
      <w:spacing w:line="440" w:lineRule="atLeast"/>
    </w:pPr>
    <w:rPr>
      <w:color w:val="auto"/>
      <w:spacing w:val="30"/>
      <w:sz w:val="40"/>
      <w:szCs w:val="40"/>
    </w:rPr>
  </w:style>
  <w:style w:type="paragraph" w:customStyle="1" w:styleId="Nzevdokumentu">
    <w:name w:val="Název dokumentu"/>
    <w:basedOn w:val="Normln"/>
    <w:next w:val="Podnzevdokumentu"/>
    <w:rsid w:val="00C66B4D"/>
    <w:pPr>
      <w:keepNext/>
      <w:keepLines/>
      <w:jc w:val="center"/>
    </w:pPr>
    <w:rPr>
      <w:b/>
      <w:smallCaps/>
      <w:color w:val="365F91" w:themeColor="accent1" w:themeShade="BF"/>
      <w:spacing w:val="65"/>
      <w:kern w:val="20"/>
      <w:sz w:val="64"/>
      <w:szCs w:val="64"/>
      <w:lang w:bidi="cs-CZ"/>
    </w:rPr>
  </w:style>
  <w:style w:type="paragraph" w:customStyle="1" w:styleId="Zhlavsloupc">
    <w:name w:val="Záhlaví sloupců"/>
    <w:basedOn w:val="Normln"/>
    <w:pPr>
      <w:keepNext/>
      <w:spacing w:before="80"/>
      <w:jc w:val="center"/>
    </w:pPr>
    <w:rPr>
      <w:caps/>
      <w:sz w:val="14"/>
      <w:szCs w:val="14"/>
      <w:lang w:bidi="cs-CZ"/>
    </w:rPr>
  </w:style>
  <w:style w:type="paragraph" w:customStyle="1" w:styleId="Nzevspolenosti">
    <w:name w:val="Název společnosti"/>
    <w:basedOn w:val="Zkladntext"/>
    <w:pPr>
      <w:keepLines/>
      <w:framePr w:w="8640" w:h="1440" w:wrap="notBeside" w:vAnchor="page" w:hAnchor="margin" w:xAlign="center" w:y="889"/>
      <w:spacing w:after="40"/>
      <w:ind w:firstLine="0"/>
      <w:jc w:val="center"/>
    </w:pPr>
    <w:rPr>
      <w:caps/>
      <w:spacing w:val="75"/>
      <w:kern w:val="18"/>
      <w:lang w:bidi="cs-CZ"/>
    </w:rPr>
  </w:style>
  <w:style w:type="paragraph" w:customStyle="1" w:styleId="Popiskydk">
    <w:name w:val="Popisky řádků"/>
    <w:basedOn w:val="Normln"/>
    <w:pPr>
      <w:keepNext/>
      <w:spacing w:before="40"/>
    </w:pPr>
    <w:rPr>
      <w:sz w:val="18"/>
      <w:szCs w:val="18"/>
      <w:lang w:bidi="cs-CZ"/>
    </w:rPr>
  </w:style>
  <w:style w:type="paragraph" w:customStyle="1" w:styleId="Procenta">
    <w:name w:val="Procenta"/>
    <w:basedOn w:val="Normln"/>
    <w:pPr>
      <w:spacing w:before="40"/>
      <w:jc w:val="center"/>
    </w:pPr>
    <w:rPr>
      <w:sz w:val="18"/>
      <w:szCs w:val="18"/>
      <w:lang w:bidi="cs-CZ"/>
    </w:rPr>
  </w:style>
  <w:style w:type="character" w:customStyle="1" w:styleId="NumberedListChar">
    <w:name w:val="Numbered List Char"/>
    <w:basedOn w:val="Standardnpsmoodstavce"/>
    <w:link w:val="slovanseznam1"/>
    <w:rPr>
      <w:lang w:bidi="cs-CZ"/>
    </w:rPr>
  </w:style>
  <w:style w:type="paragraph" w:customStyle="1" w:styleId="slovanseznam1">
    <w:name w:val="Číslovaný seznam1"/>
    <w:basedOn w:val="Normln"/>
    <w:link w:val="NumberedListChar"/>
    <w:pPr>
      <w:numPr>
        <w:numId w:val="1"/>
      </w:numPr>
      <w:spacing w:after="240" w:line="312" w:lineRule="auto"/>
      <w:contextualSpacing/>
    </w:pPr>
    <w:rPr>
      <w:lang w:bidi="cs-CZ"/>
    </w:rPr>
  </w:style>
  <w:style w:type="character" w:customStyle="1" w:styleId="NumberedListBoldChar">
    <w:name w:val="Numbered List Bold Char"/>
    <w:basedOn w:val="Standardnpsmoodstavce"/>
    <w:link w:val="slovanseznamtun"/>
    <w:rPr>
      <w:b/>
      <w:bCs/>
      <w:lang w:bidi="cs-CZ"/>
    </w:rPr>
  </w:style>
  <w:style w:type="paragraph" w:customStyle="1" w:styleId="slovanseznamtun">
    <w:name w:val="Číslovaný seznam – tučný"/>
    <w:basedOn w:val="slovanseznam1"/>
    <w:link w:val="NumberedListBoldChar"/>
    <w:rPr>
      <w:b/>
      <w:bCs/>
    </w:rPr>
  </w:style>
  <w:style w:type="paragraph" w:customStyle="1" w:styleId="dkovn">
    <w:name w:val="Řádkování"/>
    <w:basedOn w:val="Normln"/>
    <w:rPr>
      <w:rFonts w:ascii="Verdana" w:hAnsi="Verdana" w:cs="Verdana"/>
      <w:sz w:val="12"/>
      <w:szCs w:val="12"/>
      <w:lang w:bidi="cs-CZ"/>
    </w:rPr>
  </w:style>
  <w:style w:type="character" w:styleId="Znakapoznpodarou">
    <w:name w:val="footnote reference"/>
    <w:uiPriority w:val="99"/>
    <w:semiHidden/>
    <w:rPr>
      <w:vertAlign w:val="superscript"/>
    </w:rPr>
  </w:style>
  <w:style w:type="character" w:styleId="Odkaznakoment">
    <w:name w:val="annotation reference"/>
    <w:semiHidden/>
    <w:rPr>
      <w:sz w:val="16"/>
    </w:rPr>
  </w:style>
  <w:style w:type="character" w:styleId="slostrnky">
    <w:name w:val="page number"/>
    <w:rPr>
      <w:sz w:val="24"/>
    </w:rPr>
  </w:style>
  <w:style w:type="character" w:styleId="Odkaznavysvtlivky">
    <w:name w:val="endnote reference"/>
    <w:semiHidden/>
    <w:rPr>
      <w:vertAlign w:val="superscript"/>
    </w:rPr>
  </w:style>
  <w:style w:type="character" w:customStyle="1" w:styleId="ZkladntextChar">
    <w:name w:val="Základní text Char"/>
    <w:basedOn w:val="Standardnpsmoodstavce"/>
    <w:link w:val="Zkladntex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BlockQuotation">
    <w:name w:val="Block Quotation"/>
    <w:basedOn w:val="Normln"/>
    <w:link w:val="Znakcitace"/>
  </w:style>
  <w:style w:type="character" w:customStyle="1" w:styleId="Znakcitace">
    <w:name w:val="Znak citace"/>
    <w:basedOn w:val="Standardnpsmoodstavce"/>
    <w:link w:val="BlockQuotation"/>
    <w:locked/>
    <w:rPr>
      <w:rFonts w:ascii="Garamond" w:hAnsi="Garamond" w:hint="default"/>
      <w:i/>
      <w:iCs w:val="0"/>
      <w:sz w:val="22"/>
      <w:lang w:val="cs-CZ" w:eastAsia="cs-CZ" w:bidi="cs-CZ"/>
    </w:rPr>
  </w:style>
  <w:style w:type="character" w:customStyle="1" w:styleId="Hlavnzvraznn">
    <w:name w:val="Hlavní zvýraznění"/>
    <w:rPr>
      <w:caps/>
      <w:sz w:val="18"/>
      <w:lang w:val="cs-CZ" w:eastAsia="cs-CZ" w:bidi="cs-CZ"/>
    </w:rPr>
  </w:style>
  <w:style w:type="paragraph" w:customStyle="1" w:styleId="NumberedList">
    <w:name w:val="Numbered List"/>
    <w:basedOn w:val="Normln"/>
    <w:link w:val="Znakslovanhoseznamu"/>
  </w:style>
  <w:style w:type="character" w:customStyle="1" w:styleId="Znakslovanhoseznamu">
    <w:name w:val="Znak číslovaného seznamu"/>
    <w:basedOn w:val="Standardnpsmoodstavce"/>
    <w:link w:val="NumberedLis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NumberedListBold">
    <w:name w:val="Numbered List Bold"/>
    <w:basedOn w:val="Normln"/>
    <w:link w:val="Znakslovanhoseznamutun"/>
  </w:style>
  <w:style w:type="character" w:customStyle="1" w:styleId="Znakslovanhoseznamutun">
    <w:name w:val="Znak číslovaného seznamu – tučný"/>
    <w:basedOn w:val="Znakslovanhoseznamu"/>
    <w:link w:val="NumberedListBold"/>
    <w:locked/>
    <w:rPr>
      <w:rFonts w:ascii="Garamond" w:hAnsi="Garamond" w:hint="default"/>
      <w:b/>
      <w:bCs/>
      <w:sz w:val="22"/>
      <w:lang w:val="cs-CZ" w:eastAsia="cs-CZ" w:bidi="cs-CZ"/>
    </w:rPr>
  </w:style>
  <w:style w:type="table" w:customStyle="1" w:styleId="Normlntabulka1">
    <w:name w:val="Normální tabulka1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rsid w:val="00F04C72"/>
    <w:pPr>
      <w:tabs>
        <w:tab w:val="center" w:pos="4320"/>
        <w:tab w:val="right" w:pos="8640"/>
      </w:tabs>
    </w:pPr>
    <w:rPr>
      <w:sz w:val="20"/>
    </w:rPr>
  </w:style>
  <w:style w:type="paragraph" w:styleId="Zpat">
    <w:name w:val="footer"/>
    <w:basedOn w:val="Normln"/>
    <w:link w:val="ZpatChar"/>
    <w:uiPriority w:val="99"/>
    <w:rsid w:val="0059789D"/>
    <w:pPr>
      <w:tabs>
        <w:tab w:val="center" w:pos="4320"/>
        <w:tab w:val="right" w:pos="8640"/>
      </w:tabs>
    </w:pPr>
    <w:rPr>
      <w:sz w:val="20"/>
    </w:rPr>
  </w:style>
  <w:style w:type="paragraph" w:styleId="Odstavecseseznamem">
    <w:name w:val="List Paragraph"/>
    <w:basedOn w:val="Normln"/>
    <w:link w:val="OdstavecseseznamemChar"/>
    <w:uiPriority w:val="34"/>
    <w:qFormat/>
    <w:rsid w:val="005445FD"/>
    <w:pPr>
      <w:ind w:left="720"/>
      <w:contextualSpacing/>
    </w:pPr>
  </w:style>
  <w:style w:type="paragraph" w:styleId="Pedmtkomente">
    <w:name w:val="annotation subject"/>
    <w:basedOn w:val="Textkomente"/>
    <w:next w:val="Textkomente"/>
    <w:link w:val="PedmtkomenteChar"/>
    <w:rsid w:val="00C45433"/>
    <w:rPr>
      <w:b/>
      <w:bCs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505E0"/>
  </w:style>
  <w:style w:type="character" w:customStyle="1" w:styleId="PedmtkomenteChar">
    <w:name w:val="Předmět komentáře Char"/>
    <w:basedOn w:val="TextkomenteChar"/>
    <w:link w:val="Pedmtkomente"/>
    <w:rsid w:val="00C45433"/>
    <w:rPr>
      <w:rFonts w:ascii="Garamond" w:hAnsi="Garamond" w:cs="Garamond"/>
      <w:b/>
      <w:bCs/>
      <w:sz w:val="22"/>
      <w:szCs w:val="22"/>
    </w:rPr>
  </w:style>
  <w:style w:type="paragraph" w:styleId="Textbubliny">
    <w:name w:val="Balloon Text"/>
    <w:basedOn w:val="Normln"/>
    <w:link w:val="TextbublinyChar"/>
    <w:rsid w:val="00C45433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45433"/>
    <w:rPr>
      <w:rFonts w:ascii="Tahoma" w:hAnsi="Tahoma" w:cs="Tahoma"/>
      <w:sz w:val="16"/>
      <w:szCs w:val="16"/>
    </w:rPr>
  </w:style>
  <w:style w:type="paragraph" w:styleId="Nadpisobsahu">
    <w:name w:val="TOC Heading"/>
    <w:basedOn w:val="Nadpis1"/>
    <w:next w:val="Normln"/>
    <w:uiPriority w:val="39"/>
    <w:unhideWhenUsed/>
    <w:qFormat/>
    <w:rsid w:val="00985505"/>
    <w:pPr>
      <w:numPr>
        <w:numId w:val="0"/>
      </w:numPr>
      <w:pBdr>
        <w:top w:val="none" w:sz="0" w:space="0" w:color="auto"/>
        <w:bottom w:val="none" w:sz="0" w:space="0" w:color="auto"/>
      </w:pBdr>
      <w:spacing w:before="120" w:line="276" w:lineRule="auto"/>
      <w:jc w:val="left"/>
      <w:outlineLvl w:val="9"/>
    </w:pPr>
    <w:rPr>
      <w:rFonts w:eastAsiaTheme="majorEastAsia" w:cstheme="majorBidi"/>
      <w:bCs/>
      <w:spacing w:val="0"/>
      <w:szCs w:val="28"/>
    </w:rPr>
  </w:style>
  <w:style w:type="character" w:styleId="Hypertextovodkaz">
    <w:name w:val="Hyperlink"/>
    <w:basedOn w:val="Standardnpsmoodstavce"/>
    <w:uiPriority w:val="99"/>
    <w:unhideWhenUsed/>
    <w:rsid w:val="006F7858"/>
    <w:rPr>
      <w:color w:val="0000FF" w:themeColor="hyperlink"/>
      <w:u w:val="single"/>
    </w:rPr>
  </w:style>
  <w:style w:type="character" w:customStyle="1" w:styleId="ZpatChar">
    <w:name w:val="Zápatí Char"/>
    <w:basedOn w:val="Standardnpsmoodstavce"/>
    <w:link w:val="Zpat"/>
    <w:uiPriority w:val="99"/>
    <w:rsid w:val="0059789D"/>
    <w:rPr>
      <w:rFonts w:ascii="Garamond" w:hAnsi="Garamond" w:cs="Garamond"/>
      <w:szCs w:val="22"/>
    </w:rPr>
  </w:style>
  <w:style w:type="character" w:styleId="Zstupntext">
    <w:name w:val="Placeholder Text"/>
    <w:basedOn w:val="Standardnpsmoodstavce"/>
    <w:uiPriority w:val="99"/>
    <w:semiHidden/>
    <w:rsid w:val="00C20BF0"/>
    <w:rPr>
      <w:color w:val="808080"/>
    </w:rPr>
  </w:style>
  <w:style w:type="table" w:styleId="Mkatabulky">
    <w:name w:val="Table Grid"/>
    <w:basedOn w:val="Normlntabulka"/>
    <w:uiPriority w:val="39"/>
    <w:rsid w:val="008A68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1">
    <w:name w:val="Tabulka s mřížkou 4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B0307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Tabulkasmkou4zvraznn11">
    <w:name w:val="Tabulka s mřížkou 4 – zvýraznění 1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Copyrignt">
    <w:name w:val="Copyrignt"/>
    <w:basedOn w:val="Zpat"/>
    <w:link w:val="CopyrigntChar"/>
    <w:qFormat/>
    <w:rsid w:val="004065D5"/>
    <w:pPr>
      <w:tabs>
        <w:tab w:val="clear" w:pos="4320"/>
        <w:tab w:val="clear" w:pos="8640"/>
        <w:tab w:val="center" w:pos="5103"/>
        <w:tab w:val="right" w:pos="9498"/>
      </w:tabs>
      <w:spacing w:before="0"/>
      <w:jc w:val="center"/>
    </w:pPr>
    <w:rPr>
      <w:noProof/>
      <w:sz w:val="18"/>
    </w:rPr>
  </w:style>
  <w:style w:type="character" w:customStyle="1" w:styleId="CopyrigntChar">
    <w:name w:val="Copyrignt Char"/>
    <w:basedOn w:val="ZpatChar"/>
    <w:link w:val="Copyrignt"/>
    <w:rsid w:val="004065D5"/>
    <w:rPr>
      <w:rFonts w:ascii="Garamond" w:hAnsi="Garamond" w:cs="Garamond"/>
      <w:noProof/>
      <w:sz w:val="18"/>
      <w:szCs w:val="22"/>
    </w:rPr>
  </w:style>
  <w:style w:type="paragraph" w:customStyle="1" w:styleId="Dvrnostinformac">
    <w:name w:val="Důvěrnost informací"/>
    <w:basedOn w:val="Normln"/>
    <w:qFormat/>
    <w:rsid w:val="004065D5"/>
    <w:pPr>
      <w:spacing w:before="0"/>
    </w:pPr>
    <w:rPr>
      <w:i/>
    </w:rPr>
  </w:style>
  <w:style w:type="character" w:customStyle="1" w:styleId="Nadpis1Char">
    <w:name w:val="Nadpis 1 Char"/>
    <w:basedOn w:val="Standardnpsmoodstavce"/>
    <w:link w:val="Nadpis1"/>
    <w:rsid w:val="006A0842"/>
    <w:rPr>
      <w:b/>
      <w:smallCaps/>
      <w:spacing w:val="20"/>
      <w:sz w:val="36"/>
      <w:szCs w:val="18"/>
    </w:rPr>
  </w:style>
  <w:style w:type="character" w:customStyle="1" w:styleId="Nadpis2Char">
    <w:name w:val="Nadpis 2 Char"/>
    <w:basedOn w:val="Standardnpsmoodstavce"/>
    <w:link w:val="Nadpis2"/>
    <w:rsid w:val="006A0842"/>
    <w:rPr>
      <w:b/>
      <w:smallCaps/>
      <w:color w:val="244061" w:themeColor="accent1" w:themeShade="80"/>
      <w:spacing w:val="10"/>
      <w:sz w:val="32"/>
      <w:szCs w:val="18"/>
    </w:rPr>
  </w:style>
  <w:style w:type="paragraph" w:styleId="Seznamsodrkami2">
    <w:name w:val="List Bullet 2"/>
    <w:basedOn w:val="Normln"/>
    <w:uiPriority w:val="99"/>
    <w:unhideWhenUsed/>
    <w:rsid w:val="009649FA"/>
    <w:pPr>
      <w:tabs>
        <w:tab w:val="num" w:pos="643"/>
      </w:tabs>
      <w:spacing w:before="0" w:after="200" w:line="276" w:lineRule="auto"/>
      <w:ind w:left="643" w:hanging="360"/>
      <w:contextualSpacing/>
      <w:jc w:val="left"/>
    </w:pPr>
    <w:rPr>
      <w:rFonts w:asciiTheme="minorHAnsi" w:eastAsiaTheme="minorHAnsi" w:hAnsiTheme="minorHAnsi" w:cstheme="minorBidi"/>
      <w:lang w:eastAsia="en-US"/>
    </w:rPr>
  </w:style>
  <w:style w:type="paragraph" w:styleId="Seznamsodrkami3">
    <w:name w:val="List Bullet 3"/>
    <w:basedOn w:val="Normln"/>
    <w:unhideWhenUsed/>
    <w:rsid w:val="008957A4"/>
    <w:pPr>
      <w:numPr>
        <w:numId w:val="3"/>
      </w:numPr>
      <w:spacing w:before="0"/>
      <w:contextualSpacing/>
    </w:pPr>
  </w:style>
  <w:style w:type="character" w:customStyle="1" w:styleId="TextpoznpodarouChar">
    <w:name w:val="Text pozn. pod čarou Char"/>
    <w:link w:val="Textpoznpodarou"/>
    <w:uiPriority w:val="99"/>
    <w:semiHidden/>
    <w:rsid w:val="00CB001C"/>
    <w:rPr>
      <w:sz w:val="20"/>
    </w:rPr>
  </w:style>
  <w:style w:type="character" w:styleId="KdHTML">
    <w:name w:val="HTML Code"/>
    <w:basedOn w:val="Standardnpsmoodstavce"/>
    <w:unhideWhenUsed/>
    <w:qFormat/>
    <w:rsid w:val="008257C5"/>
    <w:rPr>
      <w:rFonts w:ascii="Consolas" w:hAnsi="Consolas"/>
      <w:sz w:val="20"/>
      <w:szCs w:val="20"/>
    </w:rPr>
  </w:style>
  <w:style w:type="paragraph" w:styleId="Revize">
    <w:name w:val="Revision"/>
    <w:hidden/>
    <w:uiPriority w:val="99"/>
    <w:semiHidden/>
    <w:rsid w:val="00D3747C"/>
  </w:style>
  <w:style w:type="character" w:styleId="Sledovanodkaz">
    <w:name w:val="FollowedHyperlink"/>
    <w:basedOn w:val="Standardnpsmoodstavce"/>
    <w:semiHidden/>
    <w:unhideWhenUsed/>
    <w:rsid w:val="003C3C71"/>
    <w:rPr>
      <w:color w:val="800080" w:themeColor="followedHyperlink"/>
      <w:u w:val="single"/>
    </w:rPr>
  </w:style>
  <w:style w:type="paragraph" w:customStyle="1" w:styleId="Default">
    <w:name w:val="Default"/>
    <w:rsid w:val="00DC6FB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654FBB"/>
    <w:rPr>
      <w:color w:val="808080"/>
      <w:shd w:val="clear" w:color="auto" w:fill="E6E6E6"/>
    </w:rPr>
  </w:style>
  <w:style w:type="paragraph" w:customStyle="1" w:styleId="odstaveclnku">
    <w:name w:val="odstavec článku"/>
    <w:basedOn w:val="Normln"/>
    <w:rsid w:val="00D63D7B"/>
    <w:pPr>
      <w:numPr>
        <w:numId w:val="9"/>
      </w:numPr>
      <w:suppressAutoHyphens/>
    </w:pPr>
    <w:rPr>
      <w:rFonts w:ascii="Times New Roman" w:hAnsi="Times New Roman"/>
      <w:sz w:val="20"/>
      <w:szCs w:val="20"/>
      <w:lang w:eastAsia="zh-CN"/>
    </w:rPr>
  </w:style>
  <w:style w:type="paragraph" w:styleId="Normlnweb">
    <w:name w:val="Normal (Web)"/>
    <w:basedOn w:val="Normln"/>
    <w:uiPriority w:val="99"/>
    <w:unhideWhenUsed/>
    <w:rsid w:val="006D74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6D10DB"/>
    <w:rPr>
      <w:color w:val="808080"/>
      <w:shd w:val="clear" w:color="auto" w:fill="E6E6E6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12030F"/>
    <w:rPr>
      <w:color w:val="605E5C"/>
      <w:shd w:val="clear" w:color="auto" w:fill="E1DFDD"/>
    </w:rPr>
  </w:style>
  <w:style w:type="character" w:customStyle="1" w:styleId="fontstyle01">
    <w:name w:val="fontstyle01"/>
    <w:basedOn w:val="Standardnpsmoodstavce"/>
    <w:rsid w:val="00075C39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Standardnpsmoodstavce"/>
    <w:rsid w:val="00075C39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Poadavekdonabdky">
    <w:name w:val="Požadavek do nabídky"/>
    <w:basedOn w:val="Normln"/>
    <w:qFormat/>
    <w:rsid w:val="00586F66"/>
    <w:pPr>
      <w:pBdr>
        <w:top w:val="single" w:sz="2" w:space="1" w:color="BFBFBF" w:themeColor="background1" w:themeShade="BF"/>
        <w:left w:val="single" w:sz="2" w:space="4" w:color="BFBFBF" w:themeColor="background1" w:themeShade="BF"/>
        <w:bottom w:val="single" w:sz="2" w:space="1" w:color="BFBFBF" w:themeColor="background1" w:themeShade="BF"/>
        <w:right w:val="single" w:sz="2" w:space="4" w:color="BFBFBF" w:themeColor="background1" w:themeShade="BF"/>
      </w:pBdr>
      <w:shd w:val="clear" w:color="auto" w:fill="D9D9D9" w:themeFill="background1" w:themeFillShade="D9"/>
    </w:pPr>
    <w:rPr>
      <w:i/>
      <w:iCs/>
    </w:rPr>
  </w:style>
  <w:style w:type="character" w:customStyle="1" w:styleId="Nadpis4Char">
    <w:name w:val="Nadpis 4 Char"/>
    <w:basedOn w:val="Standardnpsmoodstavce"/>
    <w:link w:val="Nadpis4"/>
    <w:rsid w:val="00C4323C"/>
    <w:rPr>
      <w:b/>
      <w:i/>
      <w:spacing w:val="5"/>
      <w:kern w:val="20"/>
      <w:sz w:val="24"/>
      <w:szCs w:val="24"/>
    </w:rPr>
  </w:style>
  <w:style w:type="character" w:customStyle="1" w:styleId="OdstavecseseznamemChar">
    <w:name w:val="Odstavec se seznamem Char"/>
    <w:link w:val="Odstavecseseznamem"/>
    <w:uiPriority w:val="34"/>
    <w:rsid w:val="00E6369E"/>
  </w:style>
  <w:style w:type="table" w:styleId="Svtlmkatabulky">
    <w:name w:val="Grid Table Light"/>
    <w:basedOn w:val="Normlntabulka"/>
    <w:uiPriority w:val="40"/>
    <w:rsid w:val="00DE350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edmtdokumentu">
    <w:name w:val="Předmět dokumentu"/>
    <w:basedOn w:val="Normln"/>
    <w:next w:val="Normln"/>
    <w:qFormat/>
    <w:rsid w:val="000977A5"/>
    <w:pPr>
      <w:keepNext/>
      <w:keepLines/>
      <w:ind w:left="1701" w:right="1701"/>
      <w:jc w:val="center"/>
    </w:pPr>
    <w:rPr>
      <w:b/>
      <w:smallCaps/>
      <w:color w:val="365F91" w:themeColor="accent1" w:themeShade="BF"/>
      <w:spacing w:val="65"/>
      <w:kern w:val="20"/>
      <w:sz w:val="48"/>
      <w:szCs w:val="64"/>
      <w:lang w:bidi="cs-CZ"/>
    </w:rPr>
  </w:style>
  <w:style w:type="character" w:styleId="Nevyeenzmnka">
    <w:name w:val="Unresolved Mention"/>
    <w:basedOn w:val="Standardnpsmoodstavce"/>
    <w:uiPriority w:val="99"/>
    <w:semiHidden/>
    <w:unhideWhenUsed/>
    <w:rsid w:val="003217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5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6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5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4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7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54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62640">
              <w:marLeft w:val="240"/>
              <w:marRight w:val="24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79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162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4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108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82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106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hyperlink" Target="https://dotace.kr-jihomoravsky.cz/" TargetMode="External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ilan\AppData\Roaming\Microsoft\&#352;ablony\Business%20report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500828C3A3ED4DB679E7F295134920" ma:contentTypeVersion="14" ma:contentTypeDescription="Vytvoří nový dokument" ma:contentTypeScope="" ma:versionID="2be29edc7789b6377a9df3762376e311">
  <xsd:schema xmlns:xsd="http://www.w3.org/2001/XMLSchema" xmlns:xs="http://www.w3.org/2001/XMLSchema" xmlns:p="http://schemas.microsoft.com/office/2006/metadata/properties" xmlns:ns2="dbd1a61e-f2e3-4483-9445-c871ea9678a7" xmlns:ns3="cdb405de-9d44-4485-9613-c1197e8d9150" targetNamespace="http://schemas.microsoft.com/office/2006/metadata/properties" ma:root="true" ma:fieldsID="67ba5e457a4e81cc2e04b3b193eb7f0a" ns2:_="" ns3:_="">
    <xsd:import namespace="dbd1a61e-f2e3-4483-9445-c871ea9678a7"/>
    <xsd:import namespace="cdb405de-9d44-4485-9613-c1197e8d915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d1a61e-f2e3-4483-9445-c871ea9678a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00968d64-1f8e-441e-963a-d9e2b804888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405de-9d44-4485-9613-c1197e8d9150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db9a3e24-15ca-48d0-afd7-28b70a992857}" ma:internalName="TaxCatchAll" ma:showField="CatchAllData" ma:web="cdb405de-9d44-4485-9613-c1197e8d915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db405de-9d44-4485-9613-c1197e8d9150" xsi:nil="true"/>
    <lcf76f155ced4ddcb4097134ff3c332f xmlns="dbd1a61e-f2e3-4483-9445-c871ea9678a7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EBAE3C-3970-4D52-AB8B-9B74A73ABBD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03307E4-04CB-4BAE-92E1-85446BF5F6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d1a61e-f2e3-4483-9445-c871ea9678a7"/>
    <ds:schemaRef ds:uri="cdb405de-9d44-4485-9613-c1197e8d915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3B4D7ED-9267-471D-A3AE-5F145B0C480B}">
  <ds:schemaRefs>
    <ds:schemaRef ds:uri="http://schemas.microsoft.com/office/2006/metadata/properties"/>
    <ds:schemaRef ds:uri="http://schemas.microsoft.com/office/infopath/2007/PartnerControls"/>
    <ds:schemaRef ds:uri="cdb405de-9d44-4485-9613-c1197e8d9150"/>
    <ds:schemaRef ds:uri="dbd1a61e-f2e3-4483-9445-c871ea9678a7"/>
  </ds:schemaRefs>
</ds:datastoreItem>
</file>

<file path=customXml/itemProps4.xml><?xml version="1.0" encoding="utf-8"?>
<ds:datastoreItem xmlns:ds="http://schemas.openxmlformats.org/officeDocument/2006/customXml" ds:itemID="{E6E55DBD-DF9E-4F9F-857C-CE978D1D585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Business report</Template>
  <TotalTime>154</TotalTime>
  <Pages>9</Pages>
  <Words>624</Words>
  <Characters>3683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specifikace plnění veřejné zakázky</vt:lpstr>
    </vt:vector>
  </TitlesOfParts>
  <Company>Jihomoravský kraj</Company>
  <LinksUpToDate>false</LinksUpToDate>
  <CharactersWithSpaces>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Současný dotační portál</dc:title>
  <dc:subject>Dotační systém</dc:subject>
  <dc:creator>Brabec Milan</dc:creator>
  <cp:keywords>17</cp:keywords>
  <cp:lastModifiedBy>Dvořák Marek</cp:lastModifiedBy>
  <cp:revision>51</cp:revision>
  <cp:lastPrinted>2019-10-04T20:21:00Z</cp:lastPrinted>
  <dcterms:created xsi:type="dcterms:W3CDTF">2021-05-21T14:14:00Z</dcterms:created>
  <dcterms:modified xsi:type="dcterms:W3CDTF">2024-09-09T07:20:00Z</dcterms:modified>
  <cp:category>Sperling, s.r.o.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TC010178171029</vt:lpwstr>
  </property>
  <property fmtid="{D5CDD505-2E9C-101B-9397-08002B2CF9AE}" pid="3" name="ContentTypeId">
    <vt:lpwstr>0x01010076500828C3A3ED4DB679E7F295134920</vt:lpwstr>
  </property>
  <property fmtid="{D5CDD505-2E9C-101B-9397-08002B2CF9AE}" pid="4" name="MSIP_Label_690ebb53-23a2-471a-9c6e-17bd0d11311e_Enabled">
    <vt:lpwstr>true</vt:lpwstr>
  </property>
  <property fmtid="{D5CDD505-2E9C-101B-9397-08002B2CF9AE}" pid="5" name="MSIP_Label_690ebb53-23a2-471a-9c6e-17bd0d11311e_SetDate">
    <vt:lpwstr>2021-03-19T11:08:27Z</vt:lpwstr>
  </property>
  <property fmtid="{D5CDD505-2E9C-101B-9397-08002B2CF9AE}" pid="6" name="MSIP_Label_690ebb53-23a2-471a-9c6e-17bd0d11311e_Method">
    <vt:lpwstr>Standard</vt:lpwstr>
  </property>
  <property fmtid="{D5CDD505-2E9C-101B-9397-08002B2CF9AE}" pid="7" name="MSIP_Label_690ebb53-23a2-471a-9c6e-17bd0d11311e_Name">
    <vt:lpwstr>690ebb53-23a2-471a-9c6e-17bd0d11311e</vt:lpwstr>
  </property>
  <property fmtid="{D5CDD505-2E9C-101B-9397-08002B2CF9AE}" pid="8" name="MSIP_Label_690ebb53-23a2-471a-9c6e-17bd0d11311e_SiteId">
    <vt:lpwstr>418bc066-1b00-4aad-ad98-9ead95bb26a9</vt:lpwstr>
  </property>
  <property fmtid="{D5CDD505-2E9C-101B-9397-08002B2CF9AE}" pid="9" name="MSIP_Label_690ebb53-23a2-471a-9c6e-17bd0d11311e_ActionId">
    <vt:lpwstr>6e36cbcd-2a5c-4a18-9980-0000b4333871</vt:lpwstr>
  </property>
  <property fmtid="{D5CDD505-2E9C-101B-9397-08002B2CF9AE}" pid="10" name="MSIP_Label_690ebb53-23a2-471a-9c6e-17bd0d11311e_ContentBits">
    <vt:lpwstr>0</vt:lpwstr>
  </property>
  <property fmtid="{D5CDD505-2E9C-101B-9397-08002B2CF9AE}" pid="11" name="MediaServiceImageTags">
    <vt:lpwstr/>
  </property>
</Properties>
</file>